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AA2126" w:rsidRDefault="007A1273" w:rsidP="006B5BA3">
      <w:pPr>
        <w:spacing w:line="360" w:lineRule="auto"/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AA2126">
        <w:rPr>
          <w:rFonts w:ascii="Verdana" w:hAnsi="Verdana"/>
          <w:b/>
          <w:sz w:val="24"/>
          <w:szCs w:val="24"/>
          <w:lang w:val="bg-BG"/>
        </w:rPr>
        <w:t>ПРОТОКОЛ</w:t>
      </w:r>
      <w:r w:rsidR="006B5BA3" w:rsidRPr="00AA2126">
        <w:rPr>
          <w:rFonts w:ascii="Verdana" w:hAnsi="Verdana"/>
          <w:b/>
          <w:sz w:val="24"/>
          <w:szCs w:val="24"/>
          <w:lang w:val="bg-BG"/>
        </w:rPr>
        <w:t xml:space="preserve"> </w:t>
      </w:r>
    </w:p>
    <w:p w:rsidR="007A1273" w:rsidRPr="006E32EB" w:rsidRDefault="007A127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за</w:t>
      </w:r>
      <w:r w:rsidR="006B5BA3" w:rsidRPr="006E32EB">
        <w:rPr>
          <w:rFonts w:ascii="Verdana" w:hAnsi="Verdana"/>
          <w:lang w:val="bg-BG"/>
        </w:rPr>
        <w:t xml:space="preserve"> разпределение на пасища, мери и ливади от държавния и общинския</w:t>
      </w:r>
    </w:p>
    <w:p w:rsidR="006B5BA3" w:rsidRPr="006E32EB" w:rsidRDefault="006B5BA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поземлен фонд</w:t>
      </w:r>
      <w:r w:rsidR="000C0A74" w:rsidRPr="006E32EB">
        <w:rPr>
          <w:rFonts w:ascii="Verdana" w:hAnsi="Verdana"/>
          <w:lang w:val="bg-BG"/>
        </w:rPr>
        <w:t xml:space="preserve">, находящи се в </w:t>
      </w:r>
      <w:r w:rsidR="001F5FC1" w:rsidRPr="006E32EB">
        <w:rPr>
          <w:rFonts w:ascii="Verdana" w:hAnsi="Verdana"/>
          <w:lang w:val="bg-BG"/>
        </w:rPr>
        <w:t xml:space="preserve">землището на </w:t>
      </w:r>
      <w:r w:rsidR="003325D4" w:rsidRPr="006E32EB">
        <w:rPr>
          <w:rFonts w:ascii="Verdana" w:hAnsi="Verdana"/>
          <w:lang w:val="bg-BG"/>
        </w:rPr>
        <w:t>с. Дрангово, ЕКАТТЕ 23580</w:t>
      </w:r>
    </w:p>
    <w:p w:rsidR="002C7D38" w:rsidRPr="00AA2126" w:rsidRDefault="002C7D38" w:rsidP="00BA3D1A">
      <w:pPr>
        <w:spacing w:line="360" w:lineRule="auto"/>
        <w:jc w:val="center"/>
        <w:rPr>
          <w:rFonts w:ascii="Verdana" w:hAnsi="Verdana"/>
          <w:b/>
          <w:sz w:val="22"/>
          <w:szCs w:val="22"/>
          <w:lang w:val="bg-BG"/>
        </w:rPr>
      </w:pPr>
    </w:p>
    <w:p w:rsidR="001D0C76" w:rsidRPr="006E32EB" w:rsidRDefault="003325D4" w:rsidP="001D0C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Днес, 08.05.</w:t>
      </w:r>
      <w:r w:rsidR="0017179F" w:rsidRPr="006E32EB">
        <w:rPr>
          <w:rFonts w:ascii="Verdana" w:hAnsi="Verdana"/>
          <w:lang w:val="bg-BG"/>
        </w:rPr>
        <w:t xml:space="preserve">2025 </w:t>
      </w:r>
      <w:r w:rsidR="00C662FD" w:rsidRPr="006E32EB">
        <w:rPr>
          <w:rFonts w:ascii="Verdana" w:hAnsi="Verdana"/>
          <w:lang w:val="bg-BG"/>
        </w:rPr>
        <w:t>г.</w:t>
      </w:r>
      <w:r w:rsidR="00BA3D1A" w:rsidRPr="006E32EB">
        <w:rPr>
          <w:rFonts w:ascii="Verdana" w:hAnsi="Verdana"/>
          <w:lang w:val="bg-BG"/>
        </w:rPr>
        <w:t>,</w:t>
      </w:r>
      <w:r w:rsidR="001E6550" w:rsidRPr="006E32EB">
        <w:rPr>
          <w:rFonts w:ascii="Verdana" w:hAnsi="Verdana"/>
          <w:lang w:val="bg-BG"/>
        </w:rPr>
        <w:t xml:space="preserve"> </w:t>
      </w:r>
      <w:r w:rsidR="0017179F" w:rsidRPr="006E32EB">
        <w:rPr>
          <w:rFonts w:ascii="Verdana" w:hAnsi="Verdana"/>
          <w:lang w:val="bg-BG"/>
        </w:rPr>
        <w:t>в гр.</w:t>
      </w:r>
      <w:r w:rsidR="0091226D" w:rsidRPr="006E32EB">
        <w:rPr>
          <w:rFonts w:ascii="Verdana" w:hAnsi="Verdana"/>
          <w:lang w:val="bg-BG"/>
        </w:rPr>
        <w:t xml:space="preserve"> </w:t>
      </w:r>
      <w:r w:rsidR="0017179F" w:rsidRPr="006E32EB">
        <w:rPr>
          <w:rFonts w:ascii="Verdana" w:hAnsi="Verdana"/>
          <w:lang w:val="bg-BG"/>
        </w:rPr>
        <w:t>Брезово,</w:t>
      </w:r>
      <w:r w:rsidR="002C7D38" w:rsidRPr="006E32EB">
        <w:rPr>
          <w:rFonts w:ascii="Verdana" w:hAnsi="Verdana"/>
          <w:lang w:val="bg-BG"/>
        </w:rPr>
        <w:t xml:space="preserve"> </w:t>
      </w:r>
      <w:r w:rsidR="001E6550" w:rsidRPr="006E32EB">
        <w:rPr>
          <w:rFonts w:ascii="Verdana" w:hAnsi="Verdana"/>
          <w:lang w:val="bg-BG"/>
        </w:rPr>
        <w:t xml:space="preserve">на основание </w:t>
      </w:r>
      <w:r w:rsidR="002C7D38" w:rsidRPr="006E32EB">
        <w:rPr>
          <w:rFonts w:ascii="Verdana" w:hAnsi="Verdana"/>
          <w:lang w:val="bg-BG"/>
        </w:rPr>
        <w:t xml:space="preserve">разпоредбите на </w:t>
      </w:r>
      <w:r w:rsidR="001E6550" w:rsidRPr="006E32EB">
        <w:rPr>
          <w:rFonts w:ascii="Verdana" w:hAnsi="Verdana"/>
          <w:lang w:val="bg-BG"/>
        </w:rPr>
        <w:t xml:space="preserve">чл. 37и, ал. 8, т. </w:t>
      </w:r>
      <w:r w:rsidR="000C0A74" w:rsidRPr="006E32EB">
        <w:rPr>
          <w:rFonts w:ascii="Verdana" w:hAnsi="Verdana"/>
          <w:lang w:val="bg-BG"/>
        </w:rPr>
        <w:t>4 и 5</w:t>
      </w:r>
      <w:r w:rsidR="006B5BA3" w:rsidRPr="006E32EB">
        <w:rPr>
          <w:rFonts w:ascii="Verdana" w:hAnsi="Verdana"/>
          <w:lang w:val="bg-BG"/>
        </w:rPr>
        <w:t xml:space="preserve"> от </w:t>
      </w:r>
      <w:r w:rsidR="001E6550" w:rsidRPr="006E32EB">
        <w:rPr>
          <w:rFonts w:ascii="Verdana" w:hAnsi="Verdana"/>
          <w:lang w:val="bg-BG"/>
        </w:rPr>
        <w:t xml:space="preserve"> З</w:t>
      </w:r>
      <w:r w:rsidR="002C7D38" w:rsidRPr="006E32EB">
        <w:rPr>
          <w:rFonts w:ascii="Verdana" w:hAnsi="Verdana"/>
          <w:lang w:val="bg-BG"/>
        </w:rPr>
        <w:t>акон</w:t>
      </w:r>
      <w:r w:rsidR="006B5BA3" w:rsidRPr="006E32EB">
        <w:rPr>
          <w:rFonts w:ascii="Verdana" w:hAnsi="Verdana"/>
          <w:lang w:val="bg-BG"/>
        </w:rPr>
        <w:t>а</w:t>
      </w:r>
      <w:r w:rsidR="002C7D38" w:rsidRPr="006E32EB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6E32EB">
        <w:rPr>
          <w:rFonts w:ascii="Verdana" w:hAnsi="Verdana"/>
          <w:lang w:val="bg-BG"/>
        </w:rPr>
        <w:t xml:space="preserve">чл. 104г, ал. </w:t>
      </w:r>
      <w:r w:rsidR="000C0A74" w:rsidRPr="006E32EB">
        <w:rPr>
          <w:rFonts w:ascii="Verdana" w:hAnsi="Verdana"/>
          <w:lang w:val="bg-BG"/>
        </w:rPr>
        <w:t>7 и 8, чл. 104д, ал. 1</w:t>
      </w:r>
      <w:r w:rsidR="001E6550" w:rsidRPr="006E32EB">
        <w:rPr>
          <w:rFonts w:ascii="Verdana" w:hAnsi="Verdana"/>
          <w:lang w:val="bg-BG"/>
        </w:rPr>
        <w:t xml:space="preserve"> от Правилника за прилагане на ЗСПЗЗ, комисия, определена със </w:t>
      </w:r>
      <w:r w:rsidR="001D0C76" w:rsidRPr="006E32EB">
        <w:rPr>
          <w:rFonts w:ascii="Verdana" w:hAnsi="Verdana"/>
          <w:lang w:val="bg-BG"/>
        </w:rPr>
        <w:t>заповед № РД-07-176/ 19.03.2025 г. на директора на Областна дирекция „Земеделие“ - Пловдив, в състав:</w:t>
      </w:r>
    </w:p>
    <w:p w:rsidR="001D0C76" w:rsidRPr="006E32EB" w:rsidRDefault="001D0C76" w:rsidP="001D0C76">
      <w:pPr>
        <w:spacing w:line="360" w:lineRule="auto"/>
        <w:ind w:firstLine="720"/>
        <w:rPr>
          <w:rFonts w:ascii="Verdana" w:hAnsi="Verdana"/>
        </w:rPr>
      </w:pPr>
      <w:r w:rsidRPr="006E32EB">
        <w:rPr>
          <w:rFonts w:ascii="Verdana" w:hAnsi="Verdana"/>
          <w:b/>
          <w:lang w:val="bg-BG"/>
        </w:rPr>
        <w:t>Председател:</w:t>
      </w:r>
      <w:r w:rsidRPr="006E32EB">
        <w:rPr>
          <w:rFonts w:ascii="Verdana" w:hAnsi="Verdana"/>
          <w:lang w:val="bg-BG"/>
        </w:rPr>
        <w:t xml:space="preserve"> инж. Калин </w:t>
      </w:r>
      <w:proofErr w:type="spellStart"/>
      <w:r w:rsidRPr="006E32EB">
        <w:rPr>
          <w:rFonts w:ascii="Verdana" w:hAnsi="Verdana"/>
          <w:lang w:val="bg-BG"/>
        </w:rPr>
        <w:t>Калапанков</w:t>
      </w:r>
      <w:proofErr w:type="spellEnd"/>
      <w:r w:rsidRPr="006E32EB">
        <w:rPr>
          <w:rFonts w:ascii="Verdana" w:hAnsi="Verdana"/>
          <w:lang w:val="bg-BG"/>
        </w:rPr>
        <w:t xml:space="preserve"> – кмет на община Брезово</w:t>
      </w:r>
    </w:p>
    <w:p w:rsidR="001D0C76" w:rsidRPr="006E32EB" w:rsidRDefault="001D0C76" w:rsidP="001D0C76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6E32EB">
        <w:rPr>
          <w:rFonts w:ascii="Verdana" w:hAnsi="Verdana"/>
          <w:b/>
          <w:lang w:val="bg-BG"/>
        </w:rPr>
        <w:t xml:space="preserve">Членове: </w:t>
      </w:r>
    </w:p>
    <w:p w:rsidR="001D0C76" w:rsidRPr="006E32EB" w:rsidRDefault="003325D4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Ганка Минчева – кмет на с. Дрангово</w:t>
      </w:r>
      <w:r w:rsidR="001D0C76" w:rsidRPr="006E32EB">
        <w:rPr>
          <w:rFonts w:ascii="Verdana" w:hAnsi="Verdana"/>
          <w:lang w:val="bg-BG"/>
        </w:rPr>
        <w:t>;</w:t>
      </w:r>
    </w:p>
    <w:p w:rsidR="001D0C76" w:rsidRPr="006E32EB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Петя Иванова – старши специалист в дирекция „Обща администрация“ при община Брезово;</w:t>
      </w:r>
    </w:p>
    <w:p w:rsidR="001D0C76" w:rsidRPr="006E32EB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Цветелина Кацарска – началник на Общинска служба по Земеделие гр. Брезово;</w:t>
      </w:r>
    </w:p>
    <w:p w:rsidR="001D0C76" w:rsidRPr="006E32EB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 xml:space="preserve">Боряна </w:t>
      </w:r>
      <w:proofErr w:type="spellStart"/>
      <w:r w:rsidRPr="006E32EB">
        <w:rPr>
          <w:rFonts w:ascii="Verdana" w:hAnsi="Verdana"/>
          <w:lang w:val="bg-BG"/>
        </w:rPr>
        <w:t>Скочева</w:t>
      </w:r>
      <w:proofErr w:type="spellEnd"/>
      <w:r w:rsidRPr="006E32EB">
        <w:rPr>
          <w:rFonts w:ascii="Verdana" w:hAnsi="Verdana"/>
          <w:lang w:val="bg-BG"/>
        </w:rPr>
        <w:t xml:space="preserve"> – главен експерт в Областна дирекция „Земеделие“ гр. Пловдив;</w:t>
      </w:r>
    </w:p>
    <w:p w:rsidR="001D0C76" w:rsidRPr="006E32EB" w:rsidRDefault="001D0C76" w:rsidP="001D0C76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C662FD" w:rsidRPr="006E32EB" w:rsidRDefault="006E32EB" w:rsidP="001D0C7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 присъствието н</w:t>
      </w:r>
      <w:r w:rsidR="00DB56EB">
        <w:rPr>
          <w:rFonts w:ascii="Verdana" w:hAnsi="Verdana"/>
          <w:lang w:val="bg-BG"/>
        </w:rPr>
        <w:t>а г-н Б. С.; г-н С.</w:t>
      </w:r>
      <w:r>
        <w:rPr>
          <w:rFonts w:ascii="Verdana" w:hAnsi="Verdana"/>
          <w:lang w:val="bg-BG"/>
        </w:rPr>
        <w:t xml:space="preserve"> Я</w:t>
      </w:r>
      <w:r w:rsidR="00DB56EB">
        <w:rPr>
          <w:rFonts w:ascii="Verdana" w:hAnsi="Verdana"/>
          <w:lang w:val="bg-BG"/>
        </w:rPr>
        <w:t>. и г-н П.</w:t>
      </w:r>
      <w:r>
        <w:rPr>
          <w:rFonts w:ascii="Verdana" w:hAnsi="Verdana"/>
          <w:lang w:val="bg-BG"/>
        </w:rPr>
        <w:t xml:space="preserve"> Д</w:t>
      </w:r>
      <w:r w:rsidR="00DB56E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="007A1273" w:rsidRPr="006E32EB">
        <w:rPr>
          <w:rFonts w:ascii="Verdana" w:hAnsi="Verdana"/>
          <w:lang w:val="bg-BG"/>
        </w:rPr>
        <w:t xml:space="preserve">извърши </w:t>
      </w:r>
      <w:r w:rsidR="006B5BA3" w:rsidRPr="006E32EB">
        <w:rPr>
          <w:rFonts w:ascii="Verdana" w:hAnsi="Verdana"/>
          <w:lang w:val="bg-BG"/>
        </w:rPr>
        <w:t>разпределение</w:t>
      </w:r>
      <w:r w:rsidR="00F17386" w:rsidRPr="006E32EB">
        <w:rPr>
          <w:rFonts w:ascii="Verdana" w:hAnsi="Verdana"/>
          <w:lang w:val="bg-BG"/>
        </w:rPr>
        <w:t xml:space="preserve"> на</w:t>
      </w:r>
      <w:r w:rsidR="007A1273" w:rsidRPr="006E32EB">
        <w:rPr>
          <w:rFonts w:ascii="Verdana" w:hAnsi="Verdana"/>
          <w:lang w:val="bg-BG"/>
        </w:rPr>
        <w:t xml:space="preserve"> свободните </w:t>
      </w:r>
      <w:r w:rsidR="006B5BA3" w:rsidRPr="006E32E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A1273" w:rsidRPr="006E32EB">
        <w:rPr>
          <w:rFonts w:ascii="Verdana" w:hAnsi="Verdana"/>
          <w:lang w:val="bg-BG"/>
        </w:rPr>
        <w:t>, оп</w:t>
      </w:r>
      <w:r w:rsidR="00292686" w:rsidRPr="006E32EB">
        <w:rPr>
          <w:rFonts w:ascii="Verdana" w:hAnsi="Verdana"/>
          <w:lang w:val="bg-BG"/>
        </w:rPr>
        <w:t xml:space="preserve">ределени с писмо с </w:t>
      </w:r>
      <w:r w:rsidR="003D4D89" w:rsidRPr="006E32EB">
        <w:rPr>
          <w:rFonts w:ascii="Verdana" w:hAnsi="Verdana"/>
          <w:lang w:val="bg-BG"/>
        </w:rPr>
        <w:t>изх. № 9166-3/ 23.01</w:t>
      </w:r>
      <w:r w:rsidR="00292686" w:rsidRPr="006E32EB">
        <w:rPr>
          <w:rFonts w:ascii="Verdana" w:hAnsi="Verdana"/>
          <w:lang w:val="bg-BG"/>
        </w:rPr>
        <w:t>.2025 г.</w:t>
      </w:r>
      <w:r w:rsidR="007A1273" w:rsidRPr="006E32EB">
        <w:rPr>
          <w:rFonts w:ascii="Verdana" w:hAnsi="Verdana"/>
          <w:lang w:val="bg-BG"/>
        </w:rPr>
        <w:t xml:space="preserve"> на министъра на земеделието </w:t>
      </w:r>
      <w:r w:rsidR="00292686" w:rsidRPr="006E32EB">
        <w:rPr>
          <w:rFonts w:ascii="Verdana" w:hAnsi="Verdana"/>
          <w:lang w:val="bg-BG"/>
        </w:rPr>
        <w:t>и храните и решение №271/ 26.02.2025г.</w:t>
      </w:r>
      <w:r w:rsidR="007A1273" w:rsidRPr="006E32EB">
        <w:rPr>
          <w:rFonts w:ascii="Verdana" w:hAnsi="Verdana"/>
          <w:lang w:val="bg-BG"/>
        </w:rPr>
        <w:t xml:space="preserve"> на Общинския съв</w:t>
      </w:r>
      <w:r w:rsidR="00292686" w:rsidRPr="006E32EB">
        <w:rPr>
          <w:rFonts w:ascii="Verdana" w:hAnsi="Verdana"/>
          <w:lang w:val="bg-BG"/>
        </w:rPr>
        <w:t>ет на община Брезово.</w:t>
      </w:r>
    </w:p>
    <w:p w:rsidR="007A1273" w:rsidRPr="006E32EB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 xml:space="preserve">Въз основа на </w:t>
      </w:r>
      <w:r w:rsidR="000D1D13" w:rsidRPr="006E32EB">
        <w:rPr>
          <w:rFonts w:ascii="Verdana" w:hAnsi="Verdana"/>
          <w:lang w:val="bg-BG"/>
        </w:rPr>
        <w:t>своите решения, обективирани в с</w:t>
      </w:r>
      <w:r w:rsidRPr="006E32EB">
        <w:rPr>
          <w:rFonts w:ascii="Verdana" w:hAnsi="Verdana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6E32EB">
        <w:rPr>
          <w:rFonts w:ascii="Verdana" w:hAnsi="Verdana"/>
          <w:lang w:val="bg-BG"/>
        </w:rPr>
        <w:t xml:space="preserve"> находящи се в</w:t>
      </w:r>
      <w:r w:rsidR="001F5FC1" w:rsidRPr="006E32EB">
        <w:rPr>
          <w:rFonts w:ascii="Verdana" w:hAnsi="Verdana"/>
          <w:lang w:val="bg-BG"/>
        </w:rPr>
        <w:t xml:space="preserve"> землището на</w:t>
      </w:r>
      <w:r w:rsidR="004B040F" w:rsidRPr="006E32EB">
        <w:rPr>
          <w:rFonts w:ascii="Verdana" w:hAnsi="Verdana"/>
          <w:lang w:val="bg-BG"/>
        </w:rPr>
        <w:t xml:space="preserve"> </w:t>
      </w:r>
      <w:r w:rsidR="003325D4" w:rsidRPr="006E32EB">
        <w:rPr>
          <w:rFonts w:ascii="Verdana" w:hAnsi="Verdana"/>
          <w:b/>
          <w:lang w:val="bg-BG"/>
        </w:rPr>
        <w:t>с. Дрангово</w:t>
      </w:r>
      <w:r w:rsidR="004B040F" w:rsidRPr="006E32EB">
        <w:rPr>
          <w:rFonts w:ascii="Verdana" w:hAnsi="Verdana"/>
          <w:lang w:val="bg-BG"/>
        </w:rPr>
        <w:t>, съставен на 26.03.2025 г.</w:t>
      </w:r>
      <w:r w:rsidR="000C0A74" w:rsidRPr="006E32EB">
        <w:rPr>
          <w:rFonts w:ascii="Verdana" w:hAnsi="Verdana"/>
          <w:lang w:val="bg-BG"/>
        </w:rPr>
        <w:t xml:space="preserve"> </w:t>
      </w:r>
      <w:r w:rsidRPr="006E32EB">
        <w:rPr>
          <w:rFonts w:ascii="Verdana" w:hAnsi="Verdana"/>
          <w:lang w:val="bg-BG"/>
        </w:rPr>
        <w:t xml:space="preserve">и Констативен </w:t>
      </w:r>
      <w:r w:rsidR="000C0A74" w:rsidRPr="006E32EB">
        <w:rPr>
          <w:rFonts w:ascii="Verdana" w:hAnsi="Verdana"/>
          <w:lang w:val="bg-BG"/>
        </w:rPr>
        <w:t>протокол по чл. 37и, ал. 8, т. 3</w:t>
      </w:r>
      <w:r w:rsidRPr="006E32EB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6E32EB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6E32EB">
        <w:rPr>
          <w:rFonts w:ascii="Verdana" w:hAnsi="Verdana"/>
          <w:lang w:val="bg-BG"/>
        </w:rPr>
        <w:t>землището на</w:t>
      </w:r>
      <w:r w:rsidR="004B040F" w:rsidRPr="006E32EB">
        <w:rPr>
          <w:rFonts w:ascii="Verdana" w:hAnsi="Verdana"/>
          <w:lang w:val="bg-BG"/>
        </w:rPr>
        <w:t xml:space="preserve"> </w:t>
      </w:r>
      <w:r w:rsidR="003325D4" w:rsidRPr="006E32EB">
        <w:rPr>
          <w:rFonts w:ascii="Verdana" w:hAnsi="Verdana"/>
          <w:b/>
          <w:lang w:val="bg-BG"/>
        </w:rPr>
        <w:t>с. Дрангово</w:t>
      </w:r>
      <w:r w:rsidR="004B040F" w:rsidRPr="006E32EB">
        <w:rPr>
          <w:rFonts w:ascii="Verdana" w:hAnsi="Verdana"/>
          <w:lang w:val="bg-BG"/>
        </w:rPr>
        <w:t>, съставен на 10.04.2025 г.</w:t>
      </w:r>
      <w:r w:rsidRPr="006E32EB">
        <w:rPr>
          <w:rFonts w:ascii="Verdana" w:hAnsi="Verdana"/>
          <w:lang w:val="bg-BG"/>
        </w:rPr>
        <w:t>, на основание разпоредбата на чл. 34, ал. 8, т. 4</w:t>
      </w:r>
      <w:r w:rsidR="000C0A74" w:rsidRPr="006E32EB">
        <w:rPr>
          <w:rFonts w:ascii="Verdana" w:hAnsi="Verdana"/>
          <w:lang w:val="bg-BG"/>
        </w:rPr>
        <w:t xml:space="preserve"> и 5</w:t>
      </w:r>
      <w:r w:rsidR="005B6F44" w:rsidRPr="006E32EB">
        <w:rPr>
          <w:rFonts w:ascii="Verdana" w:hAnsi="Verdana"/>
          <w:lang w:val="bg-BG"/>
        </w:rPr>
        <w:t xml:space="preserve"> от ЗСПЗЗ </w:t>
      </w:r>
      <w:r w:rsidRPr="006E32EB">
        <w:rPr>
          <w:rFonts w:ascii="Verdana" w:hAnsi="Verdana"/>
          <w:lang w:val="bg-BG"/>
        </w:rPr>
        <w:t>комисията реши:</w:t>
      </w:r>
    </w:p>
    <w:p w:rsidR="00F861D2" w:rsidRPr="006E32EB" w:rsidRDefault="004B040F" w:rsidP="00C04D9C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За землището на с.</w:t>
      </w:r>
      <w:r w:rsidR="00C04D9C" w:rsidRPr="006E32EB">
        <w:rPr>
          <w:rFonts w:ascii="Verdana" w:hAnsi="Verdana"/>
          <w:lang w:val="bg-BG"/>
        </w:rPr>
        <w:t xml:space="preserve"> </w:t>
      </w:r>
      <w:r w:rsidR="003325D4" w:rsidRPr="006E32EB">
        <w:rPr>
          <w:rFonts w:ascii="Verdana" w:hAnsi="Verdana"/>
          <w:lang w:val="bg-BG"/>
        </w:rPr>
        <w:t>Дрангово</w:t>
      </w:r>
      <w:r w:rsidR="000C0A74" w:rsidRPr="006E32EB">
        <w:rPr>
          <w:rFonts w:ascii="Verdana" w:hAnsi="Verdana"/>
          <w:lang w:val="bg-BG"/>
        </w:rPr>
        <w:t xml:space="preserve"> о</w:t>
      </w:r>
      <w:r w:rsidR="007A1273" w:rsidRPr="006E32EB">
        <w:rPr>
          <w:rFonts w:ascii="Verdana" w:hAnsi="Verdana"/>
          <w:lang w:val="bg-BG"/>
        </w:rPr>
        <w:t>пределя коефицие</w:t>
      </w:r>
      <w:r w:rsidR="005A4102" w:rsidRPr="006E32EB">
        <w:rPr>
          <w:rFonts w:ascii="Verdana" w:hAnsi="Verdana"/>
          <w:lang w:val="bg-BG"/>
        </w:rPr>
        <w:t xml:space="preserve">нт на редукция в размер на </w:t>
      </w:r>
      <w:r w:rsidR="005A4102" w:rsidRPr="006E32EB">
        <w:rPr>
          <w:rFonts w:ascii="Verdana" w:hAnsi="Verdana"/>
          <w:b/>
          <w:lang w:val="bg-BG"/>
        </w:rPr>
        <w:t>0,05</w:t>
      </w:r>
      <w:r w:rsidR="00FE5114" w:rsidRPr="006E32EB">
        <w:rPr>
          <w:rFonts w:ascii="Verdana" w:hAnsi="Verdana"/>
          <w:b/>
          <w:lang w:val="bg-BG"/>
        </w:rPr>
        <w:t>.</w:t>
      </w:r>
      <w:r w:rsidR="007A1273" w:rsidRPr="006E32EB">
        <w:rPr>
          <w:rFonts w:ascii="Verdana" w:hAnsi="Verdana"/>
          <w:lang w:val="bg-BG"/>
        </w:rPr>
        <w:t xml:space="preserve"> </w:t>
      </w:r>
    </w:p>
    <w:p w:rsidR="0005775B" w:rsidRPr="006E32EB" w:rsidRDefault="0005775B" w:rsidP="0005775B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lastRenderedPageBreak/>
        <w:tab/>
      </w:r>
      <w:r w:rsidR="007C6809">
        <w:rPr>
          <w:rFonts w:ascii="Verdana" w:hAnsi="Verdana"/>
          <w:lang w:val="bg-BG"/>
        </w:rPr>
        <w:tab/>
      </w:r>
      <w:r w:rsidRPr="006E32EB">
        <w:rPr>
          <w:rFonts w:ascii="Verdana" w:hAnsi="Verdana"/>
          <w:lang w:val="bg-BG"/>
        </w:rPr>
        <w:t>След прилагане на коефициента за редукция, комисията определи че в землището на с. Дрангово на подалите заявления за участие в разпределението животновъди се полагат ПМЛ, както следва:</w:t>
      </w:r>
    </w:p>
    <w:tbl>
      <w:tblPr>
        <w:tblW w:w="1077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1105"/>
        <w:gridCol w:w="1172"/>
        <w:gridCol w:w="976"/>
        <w:gridCol w:w="1087"/>
        <w:gridCol w:w="864"/>
        <w:gridCol w:w="881"/>
        <w:gridCol w:w="1432"/>
        <w:gridCol w:w="985"/>
      </w:tblGrid>
      <w:tr w:rsidR="004106FB" w:rsidRPr="006E32EB" w:rsidTr="004106FB">
        <w:trPr>
          <w:trHeight w:val="97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Имена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>/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фирма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,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правна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форма</w:t>
            </w:r>
            <w:proofErr w:type="spellEnd"/>
          </w:p>
        </w:tc>
        <w:tc>
          <w:tcPr>
            <w:tcW w:w="22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Брой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ЖЕ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Полагащи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се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ПМЛ (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дка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>)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Разполагаеми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ПМЛ </w:t>
            </w:r>
          </w:p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</w:rPr>
              <w:t>(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дка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>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Допълнително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полагащи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се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ПМЛ,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приравнени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към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категория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1-7 </w:t>
            </w:r>
          </w:p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</w:rPr>
              <w:t>(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дка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>)</w:t>
            </w:r>
          </w:p>
        </w:tc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A5A5A5"/>
          </w:tcPr>
          <w:p w:rsidR="004106FB" w:rsidRPr="006E32EB" w:rsidRDefault="00D24FBF" w:rsidP="00D24FBF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Полагат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се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след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редукция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 с К</w:t>
            </w:r>
            <w:r w:rsidRPr="006E32EB">
              <w:rPr>
                <w:rFonts w:ascii="Calibri" w:hAnsi="Calibri" w:cs="Calibri"/>
                <w:b/>
                <w:bCs/>
                <w:color w:val="FFFFFF"/>
              </w:rPr>
              <w:t>= 0,05</w:t>
            </w:r>
          </w:p>
        </w:tc>
      </w:tr>
      <w:tr w:rsidR="004106FB" w:rsidRPr="006E32EB" w:rsidTr="004106FB">
        <w:trPr>
          <w:trHeight w:val="504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6FB" w:rsidRPr="006E32EB" w:rsidRDefault="004106FB" w:rsidP="00E70075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при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норма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15/30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дка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>/ЖЕ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при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норма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 20/40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дка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>/ЖЕ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1-7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кат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>.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8-10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кат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1-7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кат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>.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4106FB" w:rsidRPr="006E32EB" w:rsidRDefault="004106FB" w:rsidP="00E70075">
            <w:pPr>
              <w:jc w:val="center"/>
              <w:rPr>
                <w:rFonts w:ascii="Calibri" w:hAnsi="Calibri" w:cs="Calibri"/>
                <w:b/>
                <w:bCs/>
                <w:color w:val="FFFFFF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</w:rPr>
              <w:t xml:space="preserve">8-10 </w:t>
            </w:r>
            <w:proofErr w:type="spellStart"/>
            <w:r w:rsidRPr="006E32EB">
              <w:rPr>
                <w:rFonts w:ascii="Calibri" w:hAnsi="Calibri" w:cs="Calibri"/>
                <w:b/>
                <w:bCs/>
                <w:color w:val="FFFFFF"/>
              </w:rPr>
              <w:t>кат</w:t>
            </w:r>
            <w:proofErr w:type="spellEnd"/>
            <w:r w:rsidRPr="006E32EB">
              <w:rPr>
                <w:rFonts w:ascii="Calibri" w:hAnsi="Calibri" w:cs="Calibri"/>
                <w:b/>
                <w:bCs/>
                <w:color w:val="FFFFFF"/>
              </w:rPr>
              <w:t>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6FB" w:rsidRPr="006E32EB" w:rsidRDefault="004106FB" w:rsidP="00E70075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</w:tc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06FB" w:rsidRPr="006E32EB" w:rsidRDefault="004106FB" w:rsidP="00E70075">
            <w:pPr>
              <w:rPr>
                <w:rFonts w:ascii="Calibri" w:hAnsi="Calibri" w:cs="Calibri"/>
                <w:b/>
                <w:bCs/>
                <w:color w:val="FFFFFF"/>
              </w:rPr>
            </w:pPr>
          </w:p>
        </w:tc>
      </w:tr>
      <w:tr w:rsidR="004106FB" w:rsidRPr="006E32EB" w:rsidTr="006E32EB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06FB" w:rsidRPr="006E32EB" w:rsidRDefault="00765A3F" w:rsidP="00765A3F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Б.</w:t>
            </w:r>
            <w:r w:rsidR="004106FB" w:rsidRPr="006E32EB">
              <w:rPr>
                <w:rFonts w:ascii="Calibri" w:hAnsi="Calibri" w:cs="Calibri"/>
                <w:color w:val="000000"/>
              </w:rPr>
              <w:t xml:space="preserve"> С</w:t>
            </w:r>
            <w:r>
              <w:rPr>
                <w:rFonts w:ascii="Calibri" w:hAnsi="Calibri" w:cs="Calibri"/>
                <w:color w:val="000000"/>
                <w:lang w:val="bg-BG"/>
              </w:rPr>
              <w:t>.</w:t>
            </w:r>
            <w:r w:rsidR="004106FB" w:rsidRPr="006E32EB"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 w:rsidR="004106FB" w:rsidRPr="006E32EB">
              <w:rPr>
                <w:rFonts w:ascii="Calibri" w:hAnsi="Calibri" w:cs="Calibri"/>
                <w:color w:val="000000"/>
              </w:rPr>
              <w:t>собственик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0/0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20/255,150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5103,000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10206,000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599,834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0,000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6E32EB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4503,166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06FB" w:rsidRPr="006E32EB" w:rsidRDefault="002F48CD" w:rsidP="006E32EB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225,143</w:t>
            </w:r>
          </w:p>
        </w:tc>
      </w:tr>
      <w:tr w:rsidR="004106FB" w:rsidRPr="006E32EB" w:rsidTr="006E32EB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FE5B19" w:rsidP="00E7007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С. Я.</w:t>
            </w:r>
            <w:r w:rsidR="004106FB" w:rsidRPr="006E32EB"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 w:rsidR="004106FB" w:rsidRPr="006E32EB">
              <w:rPr>
                <w:rFonts w:ascii="Calibri" w:hAnsi="Calibri" w:cs="Calibri"/>
                <w:color w:val="000000"/>
              </w:rPr>
              <w:t>собственик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15/0,450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20/45,900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924,750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1849,500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220,617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0,000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6E32EB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704,133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06FB" w:rsidRPr="006E32EB" w:rsidRDefault="004106FB" w:rsidP="006E32EB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35,20</w:t>
            </w:r>
            <w:r w:rsidR="002F48CD" w:rsidRPr="006E32EB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4106FB" w:rsidRPr="006E32EB" w:rsidTr="006E32EB">
        <w:trPr>
          <w:trHeight w:val="28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FE5B19" w:rsidP="00FE5B1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П.</w:t>
            </w:r>
            <w:r w:rsidR="004106FB" w:rsidRPr="006E32EB">
              <w:rPr>
                <w:rFonts w:ascii="Calibri" w:hAnsi="Calibri" w:cs="Calibri"/>
                <w:color w:val="000000"/>
              </w:rPr>
              <w:t xml:space="preserve"> Д</w:t>
            </w:r>
            <w:r>
              <w:rPr>
                <w:rFonts w:ascii="Calibri" w:hAnsi="Calibri" w:cs="Calibri"/>
                <w:color w:val="000000"/>
                <w:lang w:val="bg-BG"/>
              </w:rPr>
              <w:t>.</w:t>
            </w:r>
            <w:r w:rsidR="004106FB" w:rsidRPr="006E32EB">
              <w:rPr>
                <w:rFonts w:ascii="Calibri" w:hAnsi="Calibri" w:cs="Calibri"/>
                <w:color w:val="000000"/>
              </w:rPr>
              <w:t xml:space="preserve"> - </w:t>
            </w:r>
            <w:proofErr w:type="spellStart"/>
            <w:r w:rsidR="004106FB" w:rsidRPr="006E32EB">
              <w:rPr>
                <w:rFonts w:ascii="Calibri" w:hAnsi="Calibri" w:cs="Calibri"/>
                <w:color w:val="000000"/>
              </w:rPr>
              <w:t>собственик</w:t>
            </w:r>
            <w:proofErr w:type="spellEnd"/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0/0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20/55,400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1108,000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2216,000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111,300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0,000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6E32EB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996,700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06FB" w:rsidRPr="006E32EB" w:rsidRDefault="002F48CD" w:rsidP="006E32EB">
            <w:pPr>
              <w:jc w:val="right"/>
              <w:rPr>
                <w:rFonts w:ascii="Calibri" w:hAnsi="Calibri" w:cs="Calibri"/>
                <w:color w:val="000000"/>
              </w:rPr>
            </w:pPr>
            <w:r w:rsidRPr="006E32EB">
              <w:rPr>
                <w:rFonts w:ascii="Calibri" w:hAnsi="Calibri" w:cs="Calibri"/>
                <w:color w:val="000000"/>
              </w:rPr>
              <w:t>49,800</w:t>
            </w:r>
          </w:p>
        </w:tc>
      </w:tr>
      <w:tr w:rsidR="004106FB" w:rsidRPr="006E32EB" w:rsidTr="006E32EB">
        <w:trPr>
          <w:trHeight w:val="28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E70075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proofErr w:type="spellStart"/>
            <w:r w:rsidRPr="006E32EB">
              <w:rPr>
                <w:rFonts w:ascii="Calibri" w:hAnsi="Calibri" w:cs="Calibri"/>
                <w:b/>
                <w:color w:val="000000"/>
              </w:rPr>
              <w:t>Общо</w:t>
            </w:r>
            <w:proofErr w:type="spellEnd"/>
            <w:r w:rsidRPr="006E32EB">
              <w:rPr>
                <w:rFonts w:ascii="Calibri" w:hAnsi="Calibri" w:cs="Calibri"/>
                <w:b/>
                <w:color w:val="000000"/>
              </w:rPr>
              <w:t>: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06FB" w:rsidRPr="006E32EB" w:rsidRDefault="004106FB" w:rsidP="006E32EB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6E32EB">
              <w:rPr>
                <w:rFonts w:ascii="Calibri" w:hAnsi="Calibri" w:cs="Calibri"/>
                <w:b/>
                <w:color w:val="000000"/>
              </w:rPr>
              <w:t>6200,999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106FB" w:rsidRPr="006E32EB" w:rsidRDefault="004106FB" w:rsidP="006E32EB">
            <w:pPr>
              <w:jc w:val="right"/>
              <w:rPr>
                <w:rFonts w:ascii="Calibri" w:hAnsi="Calibri" w:cs="Calibri"/>
                <w:b/>
                <w:color w:val="000000"/>
              </w:rPr>
            </w:pPr>
            <w:r w:rsidRPr="006E32EB">
              <w:rPr>
                <w:rFonts w:ascii="Calibri" w:hAnsi="Calibri" w:cs="Calibri"/>
                <w:b/>
                <w:color w:val="000000"/>
              </w:rPr>
              <w:t>310,143</w:t>
            </w:r>
          </w:p>
        </w:tc>
      </w:tr>
    </w:tbl>
    <w:p w:rsidR="0005775B" w:rsidRPr="006E32EB" w:rsidRDefault="0005775B" w:rsidP="0005775B">
      <w:pPr>
        <w:tabs>
          <w:tab w:val="left" w:pos="360"/>
        </w:tabs>
        <w:spacing w:line="360" w:lineRule="auto"/>
        <w:jc w:val="both"/>
        <w:rPr>
          <w:rFonts w:ascii="Verdana" w:hAnsi="Verdana"/>
          <w:lang w:val="bg-BG"/>
        </w:rPr>
      </w:pPr>
    </w:p>
    <w:p w:rsidR="00C04D9C" w:rsidRPr="006E32EB" w:rsidRDefault="007A1273" w:rsidP="00C04D9C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6E32EB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6E32EB">
        <w:rPr>
          <w:rFonts w:ascii="Verdana" w:hAnsi="Verdana"/>
          <w:lang w:val="bg-BG"/>
        </w:rPr>
        <w:t>,</w:t>
      </w:r>
      <w:r w:rsidRPr="006E32EB">
        <w:rPr>
          <w:rFonts w:ascii="Verdana" w:hAnsi="Verdana"/>
          <w:lang w:val="bg-BG"/>
        </w:rPr>
        <w:t xml:space="preserve"> разпределя:</w:t>
      </w:r>
      <w:r w:rsidR="00FE5114" w:rsidRPr="006E32EB">
        <w:rPr>
          <w:rFonts w:ascii="Verdana" w:hAnsi="Verdana"/>
          <w:lang w:val="bg-BG"/>
        </w:rPr>
        <w:t xml:space="preserve"> </w:t>
      </w:r>
    </w:p>
    <w:p w:rsidR="007A1273" w:rsidRPr="006E32EB" w:rsidRDefault="002E69FC" w:rsidP="00C04D9C">
      <w:pPr>
        <w:tabs>
          <w:tab w:val="left" w:pos="360"/>
        </w:tabs>
        <w:spacing w:line="360" w:lineRule="auto"/>
        <w:jc w:val="both"/>
        <w:rPr>
          <w:rFonts w:ascii="Verdana" w:hAnsi="Verdana"/>
          <w:u w:val="single"/>
          <w:lang w:val="bg-BG"/>
        </w:rPr>
      </w:pPr>
      <w:r w:rsidRPr="006E32EB">
        <w:rPr>
          <w:rFonts w:ascii="Verdana" w:hAnsi="Verdana"/>
          <w:u w:val="single"/>
          <w:lang w:val="bg-BG"/>
        </w:rPr>
        <w:t>В землището на с. Дранг</w:t>
      </w:r>
      <w:r w:rsidR="00381E2D" w:rsidRPr="006E32EB">
        <w:rPr>
          <w:rFonts w:ascii="Verdana" w:hAnsi="Verdana"/>
          <w:u w:val="single"/>
          <w:lang w:val="bg-BG"/>
        </w:rPr>
        <w:t>о</w:t>
      </w:r>
      <w:r w:rsidRPr="006E32EB">
        <w:rPr>
          <w:rFonts w:ascii="Verdana" w:hAnsi="Verdana"/>
          <w:u w:val="single"/>
          <w:lang w:val="bg-BG"/>
        </w:rPr>
        <w:t>во</w:t>
      </w:r>
      <w:r w:rsidR="00FE5114" w:rsidRPr="006E32EB">
        <w:rPr>
          <w:rFonts w:ascii="Verdana" w:hAnsi="Verdana"/>
          <w:u w:val="single"/>
          <w:lang w:val="bg-BG"/>
        </w:rPr>
        <w:t xml:space="preserve"> няма регистрирани животновъдни обекти, </w:t>
      </w:r>
      <w:r w:rsidR="00FE5114" w:rsidRPr="006E32EB">
        <w:rPr>
          <w:rFonts w:ascii="Verdana" w:hAnsi="Verdana"/>
          <w:b/>
          <w:u w:val="single"/>
          <w:lang w:val="bg-BG"/>
        </w:rPr>
        <w:t>отглеждащи биологично сертифицирани животни и имащи биологично сертифицирани площи.</w:t>
      </w:r>
    </w:p>
    <w:p w:rsidR="00932642" w:rsidRPr="006E32EB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На основание чл. 37и,</w:t>
      </w:r>
      <w:r w:rsidR="001240F5" w:rsidRPr="006E32EB">
        <w:rPr>
          <w:rFonts w:ascii="Verdana" w:hAnsi="Verdana"/>
          <w:lang w:val="bg-BG"/>
        </w:rPr>
        <w:t xml:space="preserve"> </w:t>
      </w:r>
      <w:r w:rsidRPr="006E32EB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6E32EB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6E32EB">
        <w:rPr>
          <w:rFonts w:ascii="Verdana" w:hAnsi="Verdana"/>
          <w:lang w:val="bg-BG"/>
        </w:rPr>
        <w:t>,</w:t>
      </w:r>
      <w:r w:rsidRPr="006E32EB">
        <w:rPr>
          <w:rFonts w:ascii="Verdana" w:hAnsi="Verdana"/>
          <w:lang w:val="bg-BG"/>
        </w:rPr>
        <w:t xml:space="preserve"> разпределя:</w:t>
      </w:r>
    </w:p>
    <w:p w:rsidR="001240F5" w:rsidRPr="006E32EB" w:rsidRDefault="00C31ED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 xml:space="preserve">На </w:t>
      </w:r>
      <w:r w:rsidR="00FE5B19">
        <w:rPr>
          <w:rFonts w:ascii="Verdana" w:hAnsi="Verdana"/>
          <w:b/>
          <w:lang w:val="bg-BG"/>
        </w:rPr>
        <w:t>С.</w:t>
      </w:r>
      <w:r w:rsidR="00BB70C1" w:rsidRPr="006E32EB">
        <w:rPr>
          <w:rFonts w:ascii="Verdana" w:hAnsi="Verdana"/>
          <w:b/>
          <w:lang w:val="bg-BG"/>
        </w:rPr>
        <w:t xml:space="preserve"> Я</w:t>
      </w:r>
      <w:r w:rsidR="00FE5B19">
        <w:rPr>
          <w:rFonts w:ascii="Verdana" w:hAnsi="Verdana"/>
          <w:b/>
          <w:lang w:val="bg-BG"/>
        </w:rPr>
        <w:t>.</w:t>
      </w:r>
      <w:r w:rsidR="00BB70C1" w:rsidRPr="006E32EB">
        <w:rPr>
          <w:rFonts w:ascii="Verdana" w:hAnsi="Verdana"/>
          <w:b/>
          <w:lang w:val="bg-BG"/>
        </w:rPr>
        <w:t xml:space="preserve"> Я</w:t>
      </w:r>
      <w:r w:rsidR="00FE5B19">
        <w:rPr>
          <w:rFonts w:ascii="Verdana" w:hAnsi="Verdana"/>
          <w:b/>
          <w:lang w:val="bg-BG"/>
        </w:rPr>
        <w:t>.</w:t>
      </w:r>
      <w:r w:rsidR="00BB70C1" w:rsidRPr="006E32EB">
        <w:rPr>
          <w:rFonts w:ascii="Verdana" w:hAnsi="Verdana"/>
          <w:lang w:val="bg-BG"/>
        </w:rPr>
        <w:t xml:space="preserve"> - собственик, с ЕГН </w:t>
      </w:r>
      <w:r w:rsidR="00FE5B19">
        <w:rPr>
          <w:rFonts w:ascii="Verdana" w:hAnsi="Verdana"/>
          <w:lang w:val="bg-BG"/>
        </w:rPr>
        <w:t>**********</w:t>
      </w:r>
      <w:r w:rsidR="001240F5" w:rsidRPr="006E32EB">
        <w:rPr>
          <w:rFonts w:ascii="Verdana" w:hAnsi="Verdana"/>
          <w:lang w:val="bg-BG"/>
        </w:rPr>
        <w:t>, разпределя:</w:t>
      </w:r>
    </w:p>
    <w:tbl>
      <w:tblPr>
        <w:tblW w:w="101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77"/>
        <w:gridCol w:w="1084"/>
        <w:gridCol w:w="1438"/>
        <w:gridCol w:w="1112"/>
        <w:gridCol w:w="1102"/>
        <w:gridCol w:w="1027"/>
        <w:gridCol w:w="1306"/>
        <w:gridCol w:w="1479"/>
      </w:tblGrid>
      <w:tr w:rsidR="001240F5" w:rsidRPr="006E32EB" w:rsidTr="00D97196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1240F5" w:rsidRPr="006E32EB" w:rsidTr="00D97196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6E32EB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6E32EB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BB70C1" w:rsidRPr="006E32EB">
              <w:rPr>
                <w:rFonts w:ascii="Calibri" w:hAnsi="Calibri" w:cs="Calibri"/>
                <w:color w:val="000000"/>
                <w:lang w:val="bg-BG"/>
              </w:rPr>
              <w:t>Дрангово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BB70C1" w:rsidRPr="006E32EB">
              <w:rPr>
                <w:rFonts w:ascii="Calibri" w:hAnsi="Calibri" w:cs="Calibri"/>
                <w:color w:val="000000"/>
                <w:lang w:val="bg-BG"/>
              </w:rPr>
              <w:t>Част от имот 23580.40.3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BB70C1" w:rsidP="00095CDE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35,200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6E32EB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BB70C1" w:rsidRPr="006E32EB">
              <w:rPr>
                <w:rFonts w:ascii="Calibri" w:hAnsi="Calibri" w:cs="Calibri"/>
                <w:color w:val="000000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095CDE" w:rsidRPr="006E32EB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465603" w:rsidRPr="006E32EB">
              <w:rPr>
                <w:rFonts w:ascii="Calibri" w:hAnsi="Calibri" w:cs="Calibri"/>
                <w:color w:val="000000"/>
                <w:lang w:val="bg-BG"/>
              </w:rPr>
              <w:t>81/ 25.06.2019</w:t>
            </w:r>
          </w:p>
        </w:tc>
      </w:tr>
      <w:tr w:rsidR="001240F5" w:rsidRPr="006E32EB" w:rsidTr="00D97196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095CDE">
            <w:pPr>
              <w:jc w:val="right"/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 w:rsidR="00BB70C1"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>35,200</w:t>
            </w:r>
            <w:r w:rsidR="00095CDE"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</w:t>
            </w:r>
            <w:r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6E32EB" w:rsidRDefault="001240F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Pr="006E32EB" w:rsidRDefault="001240F5" w:rsidP="001240F5">
      <w:pPr>
        <w:tabs>
          <w:tab w:val="left" w:pos="360"/>
        </w:tabs>
        <w:spacing w:after="160" w:line="259" w:lineRule="auto"/>
      </w:pPr>
    </w:p>
    <w:p w:rsidR="00AE72A2" w:rsidRPr="00FE5B19" w:rsidRDefault="00FE5B19" w:rsidP="00FE5B19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3.2 </w:t>
      </w:r>
      <w:r w:rsidR="00AE72A2" w:rsidRPr="00FE5B19">
        <w:rPr>
          <w:rFonts w:ascii="Verdana" w:hAnsi="Verdana"/>
          <w:lang w:val="bg-BG"/>
        </w:rPr>
        <w:t xml:space="preserve">На </w:t>
      </w:r>
      <w:r w:rsidRPr="00FE5B19">
        <w:rPr>
          <w:rFonts w:ascii="Verdana" w:hAnsi="Verdana"/>
          <w:b/>
          <w:lang w:val="bg-BG"/>
        </w:rPr>
        <w:t>П.</w:t>
      </w:r>
      <w:r w:rsidR="00465603" w:rsidRPr="00FE5B19">
        <w:rPr>
          <w:rFonts w:ascii="Verdana" w:hAnsi="Verdana"/>
          <w:b/>
          <w:lang w:val="bg-BG"/>
        </w:rPr>
        <w:t xml:space="preserve"> Г</w:t>
      </w:r>
      <w:r w:rsidRPr="00FE5B19">
        <w:rPr>
          <w:rFonts w:ascii="Verdana" w:hAnsi="Verdana"/>
          <w:b/>
          <w:lang w:val="bg-BG"/>
        </w:rPr>
        <w:t>.</w:t>
      </w:r>
      <w:r w:rsidR="00465603" w:rsidRPr="00FE5B19">
        <w:rPr>
          <w:rFonts w:ascii="Verdana" w:hAnsi="Verdana"/>
          <w:b/>
          <w:lang w:val="bg-BG"/>
        </w:rPr>
        <w:t xml:space="preserve"> Д</w:t>
      </w:r>
      <w:r w:rsidRPr="00FE5B19">
        <w:rPr>
          <w:rFonts w:ascii="Verdana" w:hAnsi="Verdana"/>
          <w:b/>
          <w:lang w:val="bg-BG"/>
        </w:rPr>
        <w:t>.</w:t>
      </w:r>
      <w:r w:rsidR="00AE72A2" w:rsidRPr="00FE5B19">
        <w:rPr>
          <w:rFonts w:ascii="Verdana" w:hAnsi="Verdana"/>
          <w:lang w:val="bg-BG"/>
        </w:rPr>
        <w:t xml:space="preserve"> - собственик, с ЕГН </w:t>
      </w:r>
      <w:r w:rsidRPr="00FE5B19">
        <w:rPr>
          <w:rFonts w:ascii="Verdana" w:hAnsi="Verdana"/>
        </w:rPr>
        <w:t>**********</w:t>
      </w:r>
      <w:r w:rsidR="00AE72A2" w:rsidRPr="00FE5B19">
        <w:rPr>
          <w:rFonts w:ascii="Verdana" w:hAnsi="Verdana"/>
          <w:lang w:val="bg-BG"/>
        </w:rPr>
        <w:t>, разпределя:</w:t>
      </w:r>
    </w:p>
    <w:tbl>
      <w:tblPr>
        <w:tblW w:w="1049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1167"/>
        <w:gridCol w:w="1063"/>
        <w:gridCol w:w="1367"/>
        <w:gridCol w:w="1112"/>
        <w:gridCol w:w="1037"/>
        <w:gridCol w:w="1116"/>
        <w:gridCol w:w="1306"/>
        <w:gridCol w:w="1314"/>
      </w:tblGrid>
      <w:tr w:rsidR="00AE72A2" w:rsidRPr="006E32EB" w:rsidTr="001A15D8">
        <w:trPr>
          <w:trHeight w:val="120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6E32EB" w:rsidRDefault="00AE72A2" w:rsidP="00A54F1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6E32EB" w:rsidRDefault="00AE72A2" w:rsidP="00A54F1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6E32EB" w:rsidRDefault="00AE72A2" w:rsidP="00A54F1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6E32EB" w:rsidRDefault="00AE72A2" w:rsidP="00A54F1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6E32EB" w:rsidRDefault="00AE72A2" w:rsidP="00A54F1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6E32EB" w:rsidRDefault="00AE72A2" w:rsidP="00A54F1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6E32EB" w:rsidRDefault="00AE72A2" w:rsidP="00A54F1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6E32EB" w:rsidRDefault="00AE72A2" w:rsidP="00A54F1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E72A2" w:rsidRPr="006E32EB" w:rsidRDefault="00AE72A2" w:rsidP="00A54F1D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№ и дата на изтекъл договор</w:t>
            </w:r>
          </w:p>
        </w:tc>
      </w:tr>
      <w:tr w:rsidR="00AE72A2" w:rsidRPr="006E32EB" w:rsidTr="001A15D8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Пловдив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Брезово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4014F9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Дрангово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2" w:rsidRPr="006E32EB" w:rsidRDefault="004014F9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23580.67.118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2" w:rsidRPr="006E32EB" w:rsidRDefault="004014F9" w:rsidP="00B22A08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20,645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2" w:rsidRPr="006E32EB" w:rsidRDefault="004014F9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72A2" w:rsidRPr="006E32EB" w:rsidRDefault="004014F9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108/ 19.08.2020</w:t>
            </w:r>
          </w:p>
        </w:tc>
      </w:tr>
      <w:tr w:rsidR="00AE72A2" w:rsidRPr="006E32EB" w:rsidTr="001A15D8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jc w:val="right"/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</w:t>
            </w:r>
            <w:r w:rsidR="00764BBE"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20.645</w:t>
            </w:r>
            <w:r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 дка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72A2" w:rsidRPr="006E32EB" w:rsidRDefault="00AE72A2" w:rsidP="00A54F1D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0A6D41" w:rsidRPr="006E32EB" w:rsidRDefault="000A6D41" w:rsidP="000A6D41">
      <w:pPr>
        <w:pStyle w:val="ab"/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</w:rPr>
      </w:pPr>
    </w:p>
    <w:p w:rsidR="007D33C1" w:rsidRPr="006E32EB" w:rsidRDefault="007D33C1" w:rsidP="00682180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6E32EB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6E32EB">
        <w:rPr>
          <w:rFonts w:ascii="Verdana" w:hAnsi="Verdana"/>
          <w:lang w:val="bg-BG"/>
        </w:rPr>
        <w:t>,</w:t>
      </w:r>
      <w:r w:rsidRPr="006E32EB">
        <w:rPr>
          <w:rFonts w:ascii="Verdana" w:hAnsi="Verdana"/>
          <w:lang w:val="bg-BG"/>
        </w:rPr>
        <w:t xml:space="preserve"> разпределя:</w:t>
      </w:r>
    </w:p>
    <w:p w:rsidR="007D33C1" w:rsidRPr="006E32EB" w:rsidRDefault="00E572A4" w:rsidP="0068218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 xml:space="preserve">На </w:t>
      </w:r>
      <w:r w:rsidR="00FE5B19">
        <w:rPr>
          <w:rFonts w:ascii="Verdana" w:hAnsi="Verdana"/>
          <w:b/>
          <w:lang w:val="bg-BG"/>
        </w:rPr>
        <w:t>Б.</w:t>
      </w:r>
      <w:r w:rsidR="00162220" w:rsidRPr="006E32EB">
        <w:rPr>
          <w:rFonts w:ascii="Verdana" w:hAnsi="Verdana"/>
          <w:b/>
          <w:lang w:val="bg-BG"/>
        </w:rPr>
        <w:t xml:space="preserve"> Д</w:t>
      </w:r>
      <w:r w:rsidR="00FE5B19">
        <w:rPr>
          <w:rFonts w:ascii="Verdana" w:hAnsi="Verdana"/>
          <w:b/>
          <w:lang w:val="bg-BG"/>
        </w:rPr>
        <w:t>.</w:t>
      </w:r>
      <w:r w:rsidR="00162220" w:rsidRPr="006E32EB">
        <w:rPr>
          <w:rFonts w:ascii="Verdana" w:hAnsi="Verdana"/>
          <w:b/>
          <w:lang w:val="bg-BG"/>
        </w:rPr>
        <w:t xml:space="preserve"> С</w:t>
      </w:r>
      <w:r w:rsidR="00FE5B19">
        <w:rPr>
          <w:rFonts w:ascii="Verdana" w:hAnsi="Verdana"/>
          <w:b/>
          <w:lang w:val="bg-BG"/>
        </w:rPr>
        <w:t>.</w:t>
      </w:r>
      <w:r w:rsidR="00FE5B19">
        <w:rPr>
          <w:rFonts w:ascii="Verdana" w:hAnsi="Verdana"/>
          <w:lang w:val="bg-BG"/>
        </w:rPr>
        <w:t xml:space="preserve"> - собственик, с ЕГН **********</w:t>
      </w:r>
      <w:r w:rsidR="007D33C1" w:rsidRPr="006E32EB">
        <w:rPr>
          <w:rFonts w:ascii="Verdana" w:hAnsi="Verdana"/>
          <w:lang w:val="bg-BG"/>
        </w:rPr>
        <w:t>, разпределя:</w:t>
      </w:r>
    </w:p>
    <w:tbl>
      <w:tblPr>
        <w:tblW w:w="963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8"/>
        <w:gridCol w:w="964"/>
        <w:gridCol w:w="1400"/>
        <w:gridCol w:w="1448"/>
        <w:gridCol w:w="1245"/>
        <w:gridCol w:w="1165"/>
        <w:gridCol w:w="1134"/>
        <w:gridCol w:w="1275"/>
      </w:tblGrid>
      <w:tr w:rsidR="007D33C1" w:rsidRPr="006E32EB" w:rsidTr="00852D59">
        <w:trPr>
          <w:trHeight w:val="915"/>
        </w:trPr>
        <w:tc>
          <w:tcPr>
            <w:tcW w:w="1008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32EB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32EB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32EB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4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32EB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24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32EB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1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32EB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32EB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6E32EB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6C5DD5" w:rsidRPr="006E32EB" w:rsidTr="006C5DD5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DD5" w:rsidRPr="006E32EB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  <w:p w:rsidR="006C5DD5" w:rsidRPr="006E32EB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DD5" w:rsidRPr="006E32EB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  <w:p w:rsidR="006C5DD5" w:rsidRPr="006E32EB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DD5" w:rsidRPr="006E32EB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Дрангово</w:t>
            </w:r>
          </w:p>
          <w:p w:rsidR="006C5DD5" w:rsidRPr="006E32EB" w:rsidRDefault="006C5DD5" w:rsidP="006C5DD5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A52AA1" w:rsidRPr="006E32EB">
              <w:rPr>
                <w:rFonts w:ascii="Calibri" w:hAnsi="Calibri" w:cs="Calibri"/>
                <w:color w:val="000000"/>
                <w:lang w:val="bg-BG"/>
              </w:rPr>
              <w:t xml:space="preserve">Част от имот </w:t>
            </w:r>
            <w:r w:rsidRPr="006E32EB">
              <w:rPr>
                <w:rFonts w:ascii="Calibri" w:hAnsi="Calibri" w:cs="Calibri"/>
                <w:color w:val="000000"/>
                <w:lang w:val="bg-BG"/>
              </w:rPr>
              <w:t>23580.40.54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A52AA1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150,178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6C5DD5" w:rsidRPr="006E32EB" w:rsidTr="006C5DD5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23580.22.168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26,310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6C5DD5" w:rsidRPr="006E32EB" w:rsidTr="006C5DD5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23580.64.105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21,504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6C5DD5" w:rsidRPr="006E32EB" w:rsidTr="006C5DD5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23580.75.308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2,151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6C5DD5" w:rsidRPr="006E32EB" w:rsidTr="006C5DD5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23580.47.310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6,093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6C5DD5" w:rsidRPr="006E32EB" w:rsidTr="006C5DD5">
        <w:trPr>
          <w:trHeight w:val="300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Част от имот 23580.40.3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11,433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DD5" w:rsidRPr="006E32EB" w:rsidRDefault="006C5DD5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A52AA1" w:rsidRPr="006E32EB" w:rsidTr="006C5DD5">
        <w:trPr>
          <w:trHeight w:val="300"/>
        </w:trPr>
        <w:tc>
          <w:tcPr>
            <w:tcW w:w="10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AA1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AA1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AA1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AA1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23580.8.110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AA1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7,444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AA1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AA1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2AA1" w:rsidRPr="006E32EB" w:rsidRDefault="00A52AA1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ОПФ</w:t>
            </w:r>
          </w:p>
        </w:tc>
      </w:tr>
      <w:tr w:rsidR="00852D59" w:rsidRPr="006E32EB" w:rsidTr="00852D59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6E32EB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6E32EB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6E32EB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6E32EB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6E32EB" w:rsidRDefault="00A52AA1" w:rsidP="00852D59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Общо: </w:t>
            </w:r>
            <w:r w:rsidR="00DD5E07"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>225,113</w:t>
            </w:r>
            <w:r w:rsidR="00EF61F7"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 xml:space="preserve"> </w:t>
            </w:r>
            <w:r w:rsidR="00852D59"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6E32EB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6E32EB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2D59" w:rsidRPr="006E32EB" w:rsidRDefault="00852D59" w:rsidP="00852D59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1240F5" w:rsidRPr="006E32EB" w:rsidRDefault="00E572A4" w:rsidP="0068218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 xml:space="preserve">На </w:t>
      </w:r>
      <w:r w:rsidR="00FE5B19">
        <w:rPr>
          <w:rFonts w:ascii="Verdana" w:hAnsi="Verdana"/>
          <w:b/>
          <w:lang w:val="bg-BG"/>
        </w:rPr>
        <w:t>П.</w:t>
      </w:r>
      <w:r w:rsidR="006C5DD5" w:rsidRPr="006E32EB">
        <w:rPr>
          <w:rFonts w:ascii="Verdana" w:hAnsi="Verdana"/>
          <w:b/>
          <w:lang w:val="bg-BG"/>
        </w:rPr>
        <w:t xml:space="preserve"> Г</w:t>
      </w:r>
      <w:r w:rsidR="00FE5B19">
        <w:rPr>
          <w:rFonts w:ascii="Verdana" w:hAnsi="Verdana"/>
          <w:b/>
          <w:lang w:val="bg-BG"/>
        </w:rPr>
        <w:t>.</w:t>
      </w:r>
      <w:r w:rsidR="006C5DD5" w:rsidRPr="006E32EB">
        <w:rPr>
          <w:rFonts w:ascii="Verdana" w:hAnsi="Verdana"/>
          <w:b/>
          <w:lang w:val="bg-BG"/>
        </w:rPr>
        <w:t xml:space="preserve"> Д</w:t>
      </w:r>
      <w:r w:rsidR="00FE5B19">
        <w:rPr>
          <w:rFonts w:ascii="Verdana" w:hAnsi="Verdana"/>
          <w:b/>
          <w:lang w:val="bg-BG"/>
        </w:rPr>
        <w:t>.</w:t>
      </w:r>
      <w:r w:rsidR="006C5DD5" w:rsidRPr="006E32EB">
        <w:rPr>
          <w:rFonts w:ascii="Verdana" w:hAnsi="Verdana"/>
          <w:lang w:val="bg-BG"/>
        </w:rPr>
        <w:t xml:space="preserve"> - собственик, с ЕГН </w:t>
      </w:r>
      <w:r w:rsidR="00FE5B19">
        <w:rPr>
          <w:rFonts w:ascii="Verdana" w:hAnsi="Verdana"/>
          <w:lang w:val="bg-BG"/>
        </w:rPr>
        <w:t>**********</w:t>
      </w:r>
      <w:r w:rsidR="001240F5" w:rsidRPr="006E32EB">
        <w:rPr>
          <w:rFonts w:ascii="Verdana" w:hAnsi="Verdana"/>
          <w:lang w:val="bg-BG"/>
        </w:rPr>
        <w:t>, разпределя:</w:t>
      </w:r>
    </w:p>
    <w:tbl>
      <w:tblPr>
        <w:tblW w:w="989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500"/>
        <w:gridCol w:w="1417"/>
        <w:gridCol w:w="1320"/>
        <w:gridCol w:w="1027"/>
        <w:gridCol w:w="1306"/>
      </w:tblGrid>
      <w:tr w:rsidR="001240F5" w:rsidRPr="006E32EB" w:rsidTr="000834AB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0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240F5" w:rsidRPr="006E32EB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0834AB" w:rsidRPr="006E32EB" w:rsidTr="000834AB">
        <w:trPr>
          <w:trHeight w:val="30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4AB" w:rsidRPr="006E32EB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Пловдив</w:t>
            </w:r>
          </w:p>
          <w:p w:rsidR="000834AB" w:rsidRPr="006E32EB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4AB" w:rsidRPr="006E32EB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Брезово</w:t>
            </w:r>
          </w:p>
          <w:p w:rsidR="000834AB" w:rsidRPr="006E32EB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34AB" w:rsidRPr="006E32EB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Дрангово</w:t>
            </w:r>
          </w:p>
          <w:p w:rsidR="000834AB" w:rsidRPr="006E32EB" w:rsidRDefault="000834AB" w:rsidP="000834AB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FD23DC" w:rsidRPr="006E32EB">
              <w:rPr>
                <w:rFonts w:ascii="Calibri" w:hAnsi="Calibri" w:cs="Calibri"/>
                <w:color w:val="000000"/>
                <w:lang w:val="bg-BG"/>
              </w:rPr>
              <w:t>23580.27.233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6C5DD5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FD23DC" w:rsidRPr="006E32EB">
              <w:rPr>
                <w:rFonts w:ascii="Calibri" w:hAnsi="Calibri" w:cs="Calibri"/>
                <w:color w:val="000000"/>
                <w:lang w:val="bg-BG"/>
              </w:rPr>
              <w:t>5,379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пасище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1240F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0834AB" w:rsidRPr="006E32EB" w:rsidTr="00D97196">
        <w:trPr>
          <w:trHeight w:val="300"/>
        </w:trPr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6C5DD5">
            <w:pPr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7C6809">
              <w:rPr>
                <w:rFonts w:ascii="Calibri" w:hAnsi="Calibri" w:cs="Calibri"/>
                <w:color w:val="000000"/>
                <w:lang w:val="bg-BG"/>
              </w:rPr>
              <w:t xml:space="preserve">Част от имот </w:t>
            </w:r>
            <w:r w:rsidR="00FD23DC" w:rsidRPr="006E32EB">
              <w:rPr>
                <w:rFonts w:ascii="Calibri" w:hAnsi="Calibri" w:cs="Calibri"/>
                <w:color w:val="000000"/>
                <w:lang w:val="bg-BG"/>
              </w:rPr>
              <w:t>23580.40.54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6C5DD5">
            <w:pPr>
              <w:jc w:val="right"/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  <w:r w:rsidR="00FD23DC" w:rsidRPr="006E32EB">
              <w:rPr>
                <w:rFonts w:ascii="Calibri" w:hAnsi="Calibri" w:cs="Calibri"/>
                <w:color w:val="000000"/>
                <w:lang w:val="bg-BG"/>
              </w:rPr>
              <w:t>23,806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34AB" w:rsidRPr="006E32EB" w:rsidRDefault="000834AB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ОПФ</w:t>
            </w:r>
          </w:p>
        </w:tc>
      </w:tr>
      <w:tr w:rsidR="006C5DD5" w:rsidRPr="006E32EB" w:rsidTr="000834A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FD23DC" w:rsidP="006C5DD5">
            <w:pPr>
              <w:rPr>
                <w:rFonts w:ascii="Calibri" w:hAnsi="Calibri" w:cs="Calibri"/>
                <w:b/>
                <w:bCs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>Общо: 29,185</w:t>
            </w:r>
            <w:r w:rsidR="006C5DD5" w:rsidRPr="006E32EB">
              <w:rPr>
                <w:rFonts w:ascii="Calibri" w:hAnsi="Calibri" w:cs="Calibri"/>
                <w:b/>
                <w:bCs/>
                <w:color w:val="000000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DD5" w:rsidRPr="006E32EB" w:rsidRDefault="006C5DD5" w:rsidP="006C5DD5">
            <w:pPr>
              <w:rPr>
                <w:rFonts w:ascii="Calibri" w:hAnsi="Calibri" w:cs="Calibri"/>
                <w:color w:val="000000"/>
                <w:lang w:val="bg-BG"/>
              </w:rPr>
            </w:pPr>
            <w:r w:rsidRPr="006E32EB">
              <w:rPr>
                <w:rFonts w:ascii="Calibri" w:hAnsi="Calibri" w:cs="Calibri"/>
                <w:color w:val="000000"/>
                <w:lang w:val="bg-BG"/>
              </w:rPr>
              <w:t> </w:t>
            </w:r>
          </w:p>
        </w:tc>
      </w:tr>
    </w:tbl>
    <w:p w:rsidR="007A1273" w:rsidRPr="006E32EB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6E32EB" w:rsidRDefault="007D33C1" w:rsidP="00682180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6E32EB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6E32EB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E32EB">
        <w:rPr>
          <w:rFonts w:ascii="Verdana" w:hAnsi="Verdana"/>
          <w:lang w:val="bg-BG"/>
        </w:rPr>
        <w:t>,</w:t>
      </w:r>
      <w:r w:rsidRPr="006E32EB">
        <w:rPr>
          <w:rFonts w:ascii="Verdana" w:hAnsi="Verdana"/>
          <w:lang w:val="bg-BG"/>
        </w:rPr>
        <w:t xml:space="preserve"> </w:t>
      </w:r>
      <w:r w:rsidR="00C42E26" w:rsidRPr="006E32EB">
        <w:rPr>
          <w:rFonts w:ascii="Verdana" w:hAnsi="Verdana"/>
          <w:b/>
          <w:lang w:val="bg-BG"/>
        </w:rPr>
        <w:t>в което се намират имотите</w:t>
      </w:r>
      <w:r w:rsidR="00C42E26" w:rsidRPr="006E32EB">
        <w:rPr>
          <w:rFonts w:ascii="Verdana" w:hAnsi="Verdana"/>
          <w:lang w:val="bg-BG"/>
        </w:rPr>
        <w:t xml:space="preserve">, </w:t>
      </w:r>
      <w:r w:rsidRPr="006E32EB">
        <w:rPr>
          <w:rFonts w:ascii="Verdana" w:hAnsi="Verdana"/>
          <w:lang w:val="bg-BG"/>
        </w:rPr>
        <w:t>разпределя:</w:t>
      </w:r>
      <w:r w:rsidR="00764BBE" w:rsidRPr="006E32EB">
        <w:rPr>
          <w:rFonts w:ascii="Verdana" w:hAnsi="Verdana"/>
        </w:rPr>
        <w:t xml:space="preserve"> </w:t>
      </w:r>
      <w:proofErr w:type="spellStart"/>
      <w:r w:rsidR="00764BBE" w:rsidRPr="006E32EB">
        <w:rPr>
          <w:rFonts w:ascii="Verdana" w:hAnsi="Verdana"/>
          <w:b/>
        </w:rPr>
        <w:t>неприложимо</w:t>
      </w:r>
      <w:proofErr w:type="spellEnd"/>
      <w:r w:rsidR="00764BBE" w:rsidRPr="006E32EB">
        <w:rPr>
          <w:rFonts w:ascii="Verdana" w:hAnsi="Verdana"/>
          <w:b/>
        </w:rPr>
        <w:t>.</w:t>
      </w:r>
    </w:p>
    <w:p w:rsidR="008A7B06" w:rsidRDefault="00764BBE" w:rsidP="008A7B0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C6809">
        <w:rPr>
          <w:rFonts w:ascii="Verdana" w:hAnsi="Verdana"/>
          <w:lang w:val="bg-BG"/>
        </w:rPr>
        <w:t>На основание чл.37и,ал.8, т.5 от ЗСПЗЗ</w:t>
      </w:r>
      <w:r w:rsidR="003502EB" w:rsidRPr="007C6809">
        <w:rPr>
          <w:rFonts w:ascii="Verdana" w:hAnsi="Verdana"/>
          <w:lang w:val="bg-BG"/>
        </w:rPr>
        <w:t xml:space="preserve"> </w:t>
      </w:r>
      <w:r w:rsidR="003502EB" w:rsidRPr="007C6809">
        <w:rPr>
          <w:rFonts w:ascii="Verdana" w:hAnsi="Verdana"/>
          <w:b/>
          <w:lang w:val="bg-BG"/>
        </w:rPr>
        <w:t>при наличие на свободни пасища, мери и ливади в съседно землище в същата или съседна община</w:t>
      </w:r>
      <w:r w:rsidR="003502EB" w:rsidRPr="007C6809">
        <w:rPr>
          <w:rFonts w:ascii="Verdana" w:hAnsi="Verdana"/>
          <w:lang w:val="bg-BG"/>
        </w:rPr>
        <w:t xml:space="preserve"> площите може да се разпределят до достигане на нормата по л.37и, ал.4 от ЗСПЗЗ, разпределя</w:t>
      </w:r>
      <w:r w:rsidR="003502EB" w:rsidRPr="007C6809">
        <w:rPr>
          <w:rFonts w:ascii="Verdana" w:hAnsi="Verdana"/>
          <w:b/>
          <w:lang w:val="bg-BG"/>
        </w:rPr>
        <w:t>:</w:t>
      </w:r>
      <w:r w:rsidR="008A7B06">
        <w:rPr>
          <w:rFonts w:ascii="Verdana" w:hAnsi="Verdana"/>
          <w:b/>
        </w:rPr>
        <w:t xml:space="preserve"> </w:t>
      </w:r>
      <w:r w:rsidR="008A7B06">
        <w:rPr>
          <w:rFonts w:ascii="Verdana" w:hAnsi="Verdana"/>
          <w:b/>
          <w:lang w:val="bg-BG"/>
        </w:rPr>
        <w:t>…………неприложимо.</w:t>
      </w:r>
    </w:p>
    <w:p w:rsidR="00764BBE" w:rsidRPr="008A7B06" w:rsidRDefault="005F4B8F" w:rsidP="008A7B06">
      <w:pPr>
        <w:pStyle w:val="ab"/>
        <w:numPr>
          <w:ilvl w:val="1"/>
          <w:numId w:val="16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  <w:r w:rsidRPr="008A7B06">
        <w:rPr>
          <w:rFonts w:ascii="Verdana" w:hAnsi="Verdana"/>
          <w:lang w:val="bg-BG"/>
        </w:rPr>
        <w:t>Г-н</w:t>
      </w:r>
      <w:r w:rsidR="003502EB" w:rsidRPr="008A7B06">
        <w:rPr>
          <w:rFonts w:ascii="Verdana" w:hAnsi="Verdana"/>
          <w:lang w:val="bg-BG"/>
        </w:rPr>
        <w:t xml:space="preserve"> </w:t>
      </w:r>
      <w:r w:rsidR="00FE5B19">
        <w:rPr>
          <w:rFonts w:ascii="Verdana" w:hAnsi="Verdana"/>
          <w:b/>
          <w:lang w:val="bg-BG"/>
        </w:rPr>
        <w:t>Б.Д.С.</w:t>
      </w:r>
      <w:r w:rsidR="003502EB" w:rsidRPr="008A7B06">
        <w:rPr>
          <w:rFonts w:ascii="Verdana" w:hAnsi="Verdana"/>
          <w:lang w:val="bg-BG"/>
        </w:rPr>
        <w:t xml:space="preserve"> - собстве</w:t>
      </w:r>
      <w:r w:rsidRPr="008A7B06">
        <w:rPr>
          <w:rFonts w:ascii="Verdana" w:hAnsi="Verdana"/>
          <w:lang w:val="bg-BG"/>
        </w:rPr>
        <w:t xml:space="preserve">ник, с ЕГН </w:t>
      </w:r>
      <w:r w:rsidR="00FE5B19">
        <w:rPr>
          <w:rFonts w:ascii="Verdana" w:hAnsi="Verdana"/>
          <w:lang w:val="bg-BG"/>
        </w:rPr>
        <w:t>**********</w:t>
      </w:r>
      <w:r w:rsidRPr="008A7B06">
        <w:rPr>
          <w:rFonts w:ascii="Verdana" w:hAnsi="Verdana"/>
          <w:lang w:val="bg-BG"/>
        </w:rPr>
        <w:t xml:space="preserve"> декларира желание да му бъдат разпределени допълнително пасища, до допълване нормата по чл.37и, ал.4 от ЗСПЗЗ, </w:t>
      </w:r>
      <w:r w:rsidR="00DB56EB">
        <w:rPr>
          <w:rFonts w:ascii="Verdana" w:hAnsi="Verdana"/>
          <w:lang w:val="bg-BG"/>
        </w:rPr>
        <w:t xml:space="preserve">само </w:t>
      </w:r>
      <w:bookmarkStart w:id="0" w:name="_GoBack"/>
      <w:bookmarkEnd w:id="0"/>
      <w:r w:rsidRPr="008A7B06">
        <w:rPr>
          <w:rFonts w:ascii="Verdana" w:hAnsi="Verdana"/>
          <w:lang w:val="bg-BG"/>
        </w:rPr>
        <w:t>в землището на гр. Брезово, които са съседни на с. Дрангово.</w:t>
      </w:r>
    </w:p>
    <w:p w:rsidR="003502EB" w:rsidRPr="007C6809" w:rsidRDefault="003502EB" w:rsidP="003502EB">
      <w:pPr>
        <w:pStyle w:val="ab"/>
        <w:numPr>
          <w:ilvl w:val="1"/>
          <w:numId w:val="16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7C6809">
        <w:rPr>
          <w:rFonts w:ascii="Verdana" w:hAnsi="Verdana"/>
          <w:lang w:val="bg-BG"/>
        </w:rPr>
        <w:t xml:space="preserve">По желание на </w:t>
      </w:r>
      <w:r w:rsidRPr="007C6809">
        <w:rPr>
          <w:rFonts w:ascii="Verdana" w:hAnsi="Verdana"/>
          <w:b/>
          <w:lang w:val="bg-BG"/>
        </w:rPr>
        <w:t>П</w:t>
      </w:r>
      <w:r w:rsidR="00FE5B19">
        <w:rPr>
          <w:rFonts w:ascii="Verdana" w:hAnsi="Verdana"/>
          <w:b/>
          <w:lang w:val="bg-BG"/>
        </w:rPr>
        <w:t>.Г.Д.</w:t>
      </w:r>
      <w:r w:rsidRPr="007C6809">
        <w:rPr>
          <w:rFonts w:ascii="Verdana" w:hAnsi="Verdana"/>
          <w:lang w:val="bg-BG"/>
        </w:rPr>
        <w:t xml:space="preserve"> - собственик, с ЕГН </w:t>
      </w:r>
      <w:r w:rsidR="00FE5B19">
        <w:rPr>
          <w:rFonts w:ascii="Verdana" w:hAnsi="Verdana"/>
          <w:lang w:val="bg-BG"/>
        </w:rPr>
        <w:t>**********</w:t>
      </w:r>
      <w:r w:rsidRPr="007C6809">
        <w:rPr>
          <w:rFonts w:ascii="Verdana" w:hAnsi="Verdana"/>
          <w:lang w:val="bg-BG"/>
        </w:rPr>
        <w:t>, в случай, че в с. Отец Кирилово-съседно на с. Дрангово, останат свободни ПМЛ същите ще му бъдат предоставени за ползване под наем.</w:t>
      </w:r>
    </w:p>
    <w:p w:rsidR="002544DF" w:rsidRPr="007C6809" w:rsidRDefault="002544DF" w:rsidP="008A7B06">
      <w:pPr>
        <w:tabs>
          <w:tab w:val="left" w:pos="360"/>
          <w:tab w:val="left" w:pos="426"/>
        </w:tabs>
        <w:ind w:left="360"/>
        <w:jc w:val="both"/>
        <w:rPr>
          <w:rFonts w:ascii="Verdana" w:hAnsi="Verdana"/>
          <w:lang w:val="bg-BG"/>
        </w:rPr>
      </w:pPr>
      <w:r w:rsidRPr="007C6809">
        <w:rPr>
          <w:rFonts w:ascii="Verdana" w:hAnsi="Verdana"/>
          <w:lang w:val="bg-BG"/>
        </w:rPr>
        <w:t>Г-н Стоян Яков заяви пред комисията, че не желае да ползва общински и държавни пасища в съседно землище.</w:t>
      </w:r>
    </w:p>
    <w:p w:rsidR="007E0B64" w:rsidRPr="006E32EB" w:rsidRDefault="003502EB" w:rsidP="008A7B06">
      <w:pPr>
        <w:tabs>
          <w:tab w:val="left" w:pos="720"/>
        </w:tabs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ab/>
      </w:r>
      <w:r w:rsidR="007D33C1" w:rsidRPr="006E32EB">
        <w:rPr>
          <w:rFonts w:ascii="Verdana" w:hAnsi="Verdana"/>
          <w:lang w:val="bg-BG"/>
        </w:rPr>
        <w:t>Неразделна част от Протокола са:</w:t>
      </w:r>
    </w:p>
    <w:p w:rsidR="007D33C1" w:rsidRPr="006E32EB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6E32EB">
        <w:rPr>
          <w:rFonts w:ascii="Verdana" w:hAnsi="Verdana"/>
          <w:lang w:val="bg-BG"/>
        </w:rPr>
        <w:t xml:space="preserve">, находящи се в </w:t>
      </w:r>
      <w:r w:rsidR="001F5FC1" w:rsidRPr="006E32EB">
        <w:rPr>
          <w:rFonts w:ascii="Verdana" w:hAnsi="Verdana"/>
          <w:lang w:val="bg-BG"/>
        </w:rPr>
        <w:t xml:space="preserve">землището на </w:t>
      </w:r>
      <w:r w:rsidR="00736D88" w:rsidRPr="006E32EB">
        <w:rPr>
          <w:rFonts w:ascii="Verdana" w:hAnsi="Verdana"/>
          <w:lang w:val="bg-BG"/>
        </w:rPr>
        <w:t>с. Дрангово</w:t>
      </w:r>
      <w:r w:rsidRPr="006E32EB">
        <w:rPr>
          <w:rFonts w:ascii="Verdana" w:hAnsi="Verdana"/>
          <w:lang w:val="bg-BG"/>
        </w:rPr>
        <w:t>;</w:t>
      </w:r>
    </w:p>
    <w:p w:rsidR="007D33C1" w:rsidRPr="006E32EB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6E32EB">
        <w:rPr>
          <w:rFonts w:ascii="Verdana" w:hAnsi="Verdana"/>
          <w:lang w:val="bg-BG"/>
        </w:rPr>
        <w:t xml:space="preserve">3 </w:t>
      </w:r>
      <w:r w:rsidRPr="006E32EB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6E32EB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6E32EB">
        <w:rPr>
          <w:rFonts w:ascii="Verdana" w:hAnsi="Verdana"/>
          <w:lang w:val="bg-BG"/>
        </w:rPr>
        <w:t xml:space="preserve"> землището на</w:t>
      </w:r>
      <w:r w:rsidR="00736D88" w:rsidRPr="006E32EB">
        <w:rPr>
          <w:rFonts w:ascii="Verdana" w:hAnsi="Verdana"/>
          <w:lang w:val="bg-BG"/>
        </w:rPr>
        <w:t xml:space="preserve"> с. Дрангово</w:t>
      </w:r>
      <w:r w:rsidRPr="006E32EB">
        <w:rPr>
          <w:rFonts w:ascii="Verdana" w:hAnsi="Verdana"/>
          <w:lang w:val="bg-BG"/>
        </w:rPr>
        <w:t>;</w:t>
      </w:r>
    </w:p>
    <w:p w:rsidR="001240F5" w:rsidRPr="008A7B06" w:rsidRDefault="001E43B0" w:rsidP="008A7B0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6E32EB">
        <w:rPr>
          <w:rFonts w:ascii="Verdana" w:hAnsi="Verdana"/>
          <w:lang w:val="bg-BG"/>
        </w:rPr>
        <w:t>Координатен регистър при разпределяне на части от имоти</w:t>
      </w:r>
      <w:r w:rsidR="007C6809">
        <w:rPr>
          <w:rFonts w:ascii="Verdana" w:hAnsi="Verdana"/>
          <w:lang w:val="bg-BG"/>
        </w:rPr>
        <w:t xml:space="preserve"> за ПИИ 23580.40.54 и ПИИ</w:t>
      </w:r>
      <w:r w:rsidR="001D2A36">
        <w:rPr>
          <w:rFonts w:ascii="Verdana" w:hAnsi="Verdana"/>
          <w:lang w:val="bg-BG"/>
        </w:rPr>
        <w:t xml:space="preserve"> 23580.40.3</w:t>
      </w:r>
      <w:r w:rsidRPr="006E32EB">
        <w:rPr>
          <w:rFonts w:ascii="Verdana" w:hAnsi="Verdana"/>
          <w:lang w:val="bg-BG"/>
        </w:rPr>
        <w:t>.</w:t>
      </w:r>
    </w:p>
    <w:p w:rsidR="002E344B" w:rsidRDefault="002E344B" w:rsidP="002E344B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t>К О М И С И Я:</w:t>
      </w:r>
    </w:p>
    <w:p w:rsidR="002E344B" w:rsidRDefault="002E344B" w:rsidP="002E344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/п//инж. К.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>/</w:t>
      </w:r>
    </w:p>
    <w:p w:rsidR="002E344B" w:rsidRDefault="002E344B" w:rsidP="002E344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2E344B" w:rsidRDefault="0099505F" w:rsidP="002E344B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/п//Г. Минчева</w:t>
      </w:r>
      <w:r w:rsidR="002E344B">
        <w:rPr>
          <w:rFonts w:ascii="Verdana" w:hAnsi="Verdana"/>
          <w:lang w:val="bg-BG"/>
        </w:rPr>
        <w:t>/</w:t>
      </w:r>
    </w:p>
    <w:p w:rsidR="002E344B" w:rsidRDefault="002E344B" w:rsidP="002E344B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/П. Иванова/</w:t>
      </w:r>
    </w:p>
    <w:p w:rsidR="002E344B" w:rsidRDefault="002E344B" w:rsidP="002E344B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</w:t>
      </w:r>
      <w:proofErr w:type="spellStart"/>
      <w:r>
        <w:rPr>
          <w:rFonts w:ascii="Verdana" w:hAnsi="Verdana"/>
          <w:lang w:val="bg-BG"/>
        </w:rPr>
        <w:t>Цв</w:t>
      </w:r>
      <w:proofErr w:type="spellEnd"/>
      <w:r>
        <w:rPr>
          <w:rFonts w:ascii="Verdana" w:hAnsi="Verdana"/>
          <w:lang w:val="bg-BG"/>
        </w:rPr>
        <w:t>. Кацарска/</w:t>
      </w:r>
    </w:p>
    <w:p w:rsidR="002E344B" w:rsidRDefault="002E344B" w:rsidP="002E344B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/п//Б.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>/</w:t>
      </w:r>
    </w:p>
    <w:p w:rsidR="002E344B" w:rsidRDefault="002E344B" w:rsidP="002E344B">
      <w:pPr>
        <w:pStyle w:val="ab"/>
        <w:numPr>
          <w:ilvl w:val="0"/>
          <w:numId w:val="1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/д-р М. Кръстев/</w:t>
      </w:r>
    </w:p>
    <w:p w:rsidR="002E344B" w:rsidRDefault="002E344B" w:rsidP="002E344B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344B" w:rsidRDefault="002E344B" w:rsidP="002E34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2E344B" w:rsidRDefault="002E344B" w:rsidP="002E344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Регламент ЕО №679/ 2016 г.</w:t>
      </w:r>
    </w:p>
    <w:p w:rsidR="00CF3EF0" w:rsidRPr="002D0398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RPr="002D0398" w:rsidSect="008A7B06">
      <w:footerReference w:type="default" r:id="rId8"/>
      <w:headerReference w:type="first" r:id="rId9"/>
      <w:pgSz w:w="12240" w:h="15840"/>
      <w:pgMar w:top="1417" w:right="1417" w:bottom="1135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B8F" w:rsidRDefault="005F4B8F" w:rsidP="00227952">
      <w:r>
        <w:separator/>
      </w:r>
    </w:p>
  </w:endnote>
  <w:endnote w:type="continuationSeparator" w:id="0">
    <w:p w:rsidR="005F4B8F" w:rsidRDefault="005F4B8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B8F" w:rsidRDefault="005F4B8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B56EB">
      <w:rPr>
        <w:noProof/>
      </w:rPr>
      <w:t>4</w:t>
    </w:r>
    <w:r>
      <w:rPr>
        <w:noProof/>
      </w:rPr>
      <w:fldChar w:fldCharType="end"/>
    </w:r>
  </w:p>
  <w:p w:rsidR="005F4B8F" w:rsidRDefault="005F4B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B8F" w:rsidRDefault="005F4B8F" w:rsidP="00227952">
      <w:r>
        <w:separator/>
      </w:r>
    </w:p>
  </w:footnote>
  <w:footnote w:type="continuationSeparator" w:id="0">
    <w:p w:rsidR="005F4B8F" w:rsidRDefault="005F4B8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4B8F" w:rsidRDefault="005F4B8F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113321509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F4B8F" w:rsidRDefault="005F4B8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087072249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F4B8F" w:rsidRDefault="005F4B8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5F4B8F" w:rsidRDefault="005F4B8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1003B9"/>
    <w:multiLevelType w:val="multilevel"/>
    <w:tmpl w:val="FE9670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B15A3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ED03381"/>
    <w:multiLevelType w:val="multilevel"/>
    <w:tmpl w:val="B5308D58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3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9"/>
  </w:num>
  <w:num w:numId="12">
    <w:abstractNumId w:val="10"/>
  </w:num>
  <w:num w:numId="13">
    <w:abstractNumId w:val="12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5775B"/>
    <w:rsid w:val="00065C96"/>
    <w:rsid w:val="00076943"/>
    <w:rsid w:val="00076AE2"/>
    <w:rsid w:val="000834AB"/>
    <w:rsid w:val="000837D0"/>
    <w:rsid w:val="0009087A"/>
    <w:rsid w:val="00091FAC"/>
    <w:rsid w:val="00095CDE"/>
    <w:rsid w:val="000A2FA0"/>
    <w:rsid w:val="000A6A4D"/>
    <w:rsid w:val="000A6D41"/>
    <w:rsid w:val="000C0A74"/>
    <w:rsid w:val="000D1D13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2220"/>
    <w:rsid w:val="0016471E"/>
    <w:rsid w:val="0017179F"/>
    <w:rsid w:val="001718AB"/>
    <w:rsid w:val="00180C74"/>
    <w:rsid w:val="00184983"/>
    <w:rsid w:val="001A15D8"/>
    <w:rsid w:val="001C1098"/>
    <w:rsid w:val="001C42C4"/>
    <w:rsid w:val="001D0C76"/>
    <w:rsid w:val="001D2A36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0594"/>
    <w:rsid w:val="00247AC6"/>
    <w:rsid w:val="002530C9"/>
    <w:rsid w:val="002544DF"/>
    <w:rsid w:val="00256DB3"/>
    <w:rsid w:val="00283A39"/>
    <w:rsid w:val="00284EB2"/>
    <w:rsid w:val="00292686"/>
    <w:rsid w:val="002A16CA"/>
    <w:rsid w:val="002A2F71"/>
    <w:rsid w:val="002B14BB"/>
    <w:rsid w:val="002C189A"/>
    <w:rsid w:val="002C521E"/>
    <w:rsid w:val="002C7D38"/>
    <w:rsid w:val="002D0398"/>
    <w:rsid w:val="002D0475"/>
    <w:rsid w:val="002E103C"/>
    <w:rsid w:val="002E344B"/>
    <w:rsid w:val="002E69FC"/>
    <w:rsid w:val="002F48CD"/>
    <w:rsid w:val="0031396E"/>
    <w:rsid w:val="0032624F"/>
    <w:rsid w:val="003269DA"/>
    <w:rsid w:val="003325D4"/>
    <w:rsid w:val="003345E2"/>
    <w:rsid w:val="00340EAE"/>
    <w:rsid w:val="0034476C"/>
    <w:rsid w:val="003502EB"/>
    <w:rsid w:val="00356AAC"/>
    <w:rsid w:val="00364F51"/>
    <w:rsid w:val="0036513C"/>
    <w:rsid w:val="00374327"/>
    <w:rsid w:val="00374F24"/>
    <w:rsid w:val="003800D7"/>
    <w:rsid w:val="00381E2D"/>
    <w:rsid w:val="00383484"/>
    <w:rsid w:val="00391196"/>
    <w:rsid w:val="00396AD0"/>
    <w:rsid w:val="003B556F"/>
    <w:rsid w:val="003C0958"/>
    <w:rsid w:val="003C2831"/>
    <w:rsid w:val="003D4D89"/>
    <w:rsid w:val="003F4883"/>
    <w:rsid w:val="003F4A6C"/>
    <w:rsid w:val="003F6151"/>
    <w:rsid w:val="003F6F32"/>
    <w:rsid w:val="004003AE"/>
    <w:rsid w:val="004014F9"/>
    <w:rsid w:val="004106FB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603"/>
    <w:rsid w:val="00466F8B"/>
    <w:rsid w:val="0047025F"/>
    <w:rsid w:val="004746EC"/>
    <w:rsid w:val="00475E53"/>
    <w:rsid w:val="0049292F"/>
    <w:rsid w:val="004A6E35"/>
    <w:rsid w:val="004B040F"/>
    <w:rsid w:val="004C18AF"/>
    <w:rsid w:val="004D20D4"/>
    <w:rsid w:val="004F5096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4124"/>
    <w:rsid w:val="0059572A"/>
    <w:rsid w:val="005A36C8"/>
    <w:rsid w:val="005A3E0B"/>
    <w:rsid w:val="005A4102"/>
    <w:rsid w:val="005B6F44"/>
    <w:rsid w:val="005B7952"/>
    <w:rsid w:val="005C0223"/>
    <w:rsid w:val="005C54FD"/>
    <w:rsid w:val="005D0EEB"/>
    <w:rsid w:val="005E2B9F"/>
    <w:rsid w:val="005E4ABF"/>
    <w:rsid w:val="005E5308"/>
    <w:rsid w:val="005F4B8F"/>
    <w:rsid w:val="006004F3"/>
    <w:rsid w:val="00600E89"/>
    <w:rsid w:val="006164F1"/>
    <w:rsid w:val="00642D72"/>
    <w:rsid w:val="006461C4"/>
    <w:rsid w:val="006463DA"/>
    <w:rsid w:val="006614FF"/>
    <w:rsid w:val="00663665"/>
    <w:rsid w:val="00667B6E"/>
    <w:rsid w:val="00672ECE"/>
    <w:rsid w:val="00676BD9"/>
    <w:rsid w:val="00682180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C5DD5"/>
    <w:rsid w:val="006D1506"/>
    <w:rsid w:val="006D152D"/>
    <w:rsid w:val="006D729A"/>
    <w:rsid w:val="006E32EB"/>
    <w:rsid w:val="006E699A"/>
    <w:rsid w:val="006F4B03"/>
    <w:rsid w:val="007005C4"/>
    <w:rsid w:val="007008D9"/>
    <w:rsid w:val="00713493"/>
    <w:rsid w:val="00720D0D"/>
    <w:rsid w:val="007248A4"/>
    <w:rsid w:val="0073333B"/>
    <w:rsid w:val="00736D88"/>
    <w:rsid w:val="00736DC6"/>
    <w:rsid w:val="00745B9E"/>
    <w:rsid w:val="00764BBE"/>
    <w:rsid w:val="00765A3F"/>
    <w:rsid w:val="0076658A"/>
    <w:rsid w:val="00775656"/>
    <w:rsid w:val="00784C23"/>
    <w:rsid w:val="007951C4"/>
    <w:rsid w:val="007A0799"/>
    <w:rsid w:val="007A1273"/>
    <w:rsid w:val="007A25AD"/>
    <w:rsid w:val="007A2CFC"/>
    <w:rsid w:val="007C19A7"/>
    <w:rsid w:val="007C6809"/>
    <w:rsid w:val="007D33C1"/>
    <w:rsid w:val="007E0B64"/>
    <w:rsid w:val="007F60BA"/>
    <w:rsid w:val="008032A6"/>
    <w:rsid w:val="00810587"/>
    <w:rsid w:val="0081353B"/>
    <w:rsid w:val="00823626"/>
    <w:rsid w:val="008252F6"/>
    <w:rsid w:val="00833C16"/>
    <w:rsid w:val="0083464B"/>
    <w:rsid w:val="00852D59"/>
    <w:rsid w:val="0085572E"/>
    <w:rsid w:val="008574AC"/>
    <w:rsid w:val="0086764E"/>
    <w:rsid w:val="008A66B2"/>
    <w:rsid w:val="008A7B06"/>
    <w:rsid w:val="008B46E1"/>
    <w:rsid w:val="008C3104"/>
    <w:rsid w:val="008C63AC"/>
    <w:rsid w:val="008C70E9"/>
    <w:rsid w:val="008D03ED"/>
    <w:rsid w:val="008D222B"/>
    <w:rsid w:val="008D2661"/>
    <w:rsid w:val="008E2273"/>
    <w:rsid w:val="008F0712"/>
    <w:rsid w:val="009031D5"/>
    <w:rsid w:val="00903602"/>
    <w:rsid w:val="009121BB"/>
    <w:rsid w:val="0091226D"/>
    <w:rsid w:val="009231E0"/>
    <w:rsid w:val="00930A1B"/>
    <w:rsid w:val="00932642"/>
    <w:rsid w:val="0093345F"/>
    <w:rsid w:val="00954D30"/>
    <w:rsid w:val="00964B45"/>
    <w:rsid w:val="00971D83"/>
    <w:rsid w:val="00981B99"/>
    <w:rsid w:val="0099505F"/>
    <w:rsid w:val="009A51FA"/>
    <w:rsid w:val="009B7FDB"/>
    <w:rsid w:val="009D06CA"/>
    <w:rsid w:val="009D2D24"/>
    <w:rsid w:val="009E696D"/>
    <w:rsid w:val="00A04CA2"/>
    <w:rsid w:val="00A12E6B"/>
    <w:rsid w:val="00A260EB"/>
    <w:rsid w:val="00A266FD"/>
    <w:rsid w:val="00A3676D"/>
    <w:rsid w:val="00A40157"/>
    <w:rsid w:val="00A41FC0"/>
    <w:rsid w:val="00A43281"/>
    <w:rsid w:val="00A52AA1"/>
    <w:rsid w:val="00A54F1D"/>
    <w:rsid w:val="00A55F3F"/>
    <w:rsid w:val="00A60132"/>
    <w:rsid w:val="00A64D96"/>
    <w:rsid w:val="00A67F64"/>
    <w:rsid w:val="00A83624"/>
    <w:rsid w:val="00A9027B"/>
    <w:rsid w:val="00AA2126"/>
    <w:rsid w:val="00AA7423"/>
    <w:rsid w:val="00AC0702"/>
    <w:rsid w:val="00AC44C3"/>
    <w:rsid w:val="00AD36E8"/>
    <w:rsid w:val="00AE2C42"/>
    <w:rsid w:val="00AE35F6"/>
    <w:rsid w:val="00AE72A2"/>
    <w:rsid w:val="00AE7AB8"/>
    <w:rsid w:val="00AF0EFE"/>
    <w:rsid w:val="00B0394D"/>
    <w:rsid w:val="00B22A08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0C1"/>
    <w:rsid w:val="00BC38F7"/>
    <w:rsid w:val="00BC41EA"/>
    <w:rsid w:val="00BE20C9"/>
    <w:rsid w:val="00C01D38"/>
    <w:rsid w:val="00C02228"/>
    <w:rsid w:val="00C04D9C"/>
    <w:rsid w:val="00C054B6"/>
    <w:rsid w:val="00C31ED1"/>
    <w:rsid w:val="00C344AB"/>
    <w:rsid w:val="00C37CF6"/>
    <w:rsid w:val="00C40CE7"/>
    <w:rsid w:val="00C428C4"/>
    <w:rsid w:val="00C42E26"/>
    <w:rsid w:val="00C55B7F"/>
    <w:rsid w:val="00C572A7"/>
    <w:rsid w:val="00C630A8"/>
    <w:rsid w:val="00C662FD"/>
    <w:rsid w:val="00C856D0"/>
    <w:rsid w:val="00C913F0"/>
    <w:rsid w:val="00CA3157"/>
    <w:rsid w:val="00CB473E"/>
    <w:rsid w:val="00CC63FE"/>
    <w:rsid w:val="00CC7AE7"/>
    <w:rsid w:val="00CE287B"/>
    <w:rsid w:val="00CF1204"/>
    <w:rsid w:val="00CF3EF0"/>
    <w:rsid w:val="00D05ED4"/>
    <w:rsid w:val="00D24FBF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196"/>
    <w:rsid w:val="00D976E2"/>
    <w:rsid w:val="00DB2123"/>
    <w:rsid w:val="00DB56EB"/>
    <w:rsid w:val="00DB7975"/>
    <w:rsid w:val="00DD12F5"/>
    <w:rsid w:val="00DD21EC"/>
    <w:rsid w:val="00DD5E07"/>
    <w:rsid w:val="00DE0B7D"/>
    <w:rsid w:val="00DE50C0"/>
    <w:rsid w:val="00DE6960"/>
    <w:rsid w:val="00DE6CF7"/>
    <w:rsid w:val="00DF1344"/>
    <w:rsid w:val="00E36719"/>
    <w:rsid w:val="00E54174"/>
    <w:rsid w:val="00E572A4"/>
    <w:rsid w:val="00E6512C"/>
    <w:rsid w:val="00E65641"/>
    <w:rsid w:val="00E70075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325D"/>
    <w:rsid w:val="00EF61F7"/>
    <w:rsid w:val="00EF78A7"/>
    <w:rsid w:val="00F06BDA"/>
    <w:rsid w:val="00F12338"/>
    <w:rsid w:val="00F1559D"/>
    <w:rsid w:val="00F17386"/>
    <w:rsid w:val="00F2216D"/>
    <w:rsid w:val="00F30A66"/>
    <w:rsid w:val="00F456D6"/>
    <w:rsid w:val="00F533E7"/>
    <w:rsid w:val="00F62C27"/>
    <w:rsid w:val="00F66676"/>
    <w:rsid w:val="00F66CB6"/>
    <w:rsid w:val="00F713CE"/>
    <w:rsid w:val="00F8261A"/>
    <w:rsid w:val="00F861D2"/>
    <w:rsid w:val="00F91885"/>
    <w:rsid w:val="00FA1AA9"/>
    <w:rsid w:val="00FA4393"/>
    <w:rsid w:val="00FB28F0"/>
    <w:rsid w:val="00FB5527"/>
    <w:rsid w:val="00FB796C"/>
    <w:rsid w:val="00FD23DC"/>
    <w:rsid w:val="00FD59F1"/>
    <w:rsid w:val="00FE5114"/>
    <w:rsid w:val="00FE5B1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;"/>
  <w14:docId w14:val="4D3089F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49B3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A724A"/>
    <w:rsid w:val="004F7402"/>
    <w:rsid w:val="005835BE"/>
    <w:rsid w:val="0062222D"/>
    <w:rsid w:val="00701646"/>
    <w:rsid w:val="00750421"/>
    <w:rsid w:val="00797FF3"/>
    <w:rsid w:val="008367DC"/>
    <w:rsid w:val="00851A95"/>
    <w:rsid w:val="008B4C25"/>
    <w:rsid w:val="00934809"/>
    <w:rsid w:val="00940B03"/>
    <w:rsid w:val="009C6492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473F4"/>
    <w:rsid w:val="00D827E0"/>
    <w:rsid w:val="00D965E7"/>
    <w:rsid w:val="00E22AE3"/>
    <w:rsid w:val="00E340F0"/>
    <w:rsid w:val="00ED11B5"/>
    <w:rsid w:val="00FE1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A1F6AD-E5A1-4355-9333-F813F222F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5B63FC2B</Template>
  <TotalTime>680</TotalTime>
  <Pages>4</Pages>
  <Words>1084</Words>
  <Characters>5739</Characters>
  <Application>Microsoft Office Word</Application>
  <DocSecurity>0</DocSecurity>
  <Lines>47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79</cp:revision>
  <cp:lastPrinted>2025-05-13T11:58:00Z</cp:lastPrinted>
  <dcterms:created xsi:type="dcterms:W3CDTF">2025-01-31T19:41:00Z</dcterms:created>
  <dcterms:modified xsi:type="dcterms:W3CDTF">2025-05-21T06:48:00Z</dcterms:modified>
</cp:coreProperties>
</file>